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902C22" w:rsidRDefault="00E8629F">
      <w:pPr>
        <w:pStyle w:val="ZA"/>
        <w:framePr w:wrap="notBeside"/>
      </w:pPr>
      <w:bookmarkStart w:id="0" w:name="page1"/>
      <w:r w:rsidRPr="00902C22">
        <w:rPr>
          <w:sz w:val="64"/>
        </w:rPr>
        <w:t xml:space="preserve">3GPP TR </w:t>
      </w:r>
      <w:r w:rsidR="001C5473" w:rsidRPr="00902C22">
        <w:rPr>
          <w:sz w:val="64"/>
        </w:rPr>
        <w:t>2</w:t>
      </w:r>
      <w:r w:rsidR="00736D9D" w:rsidRPr="00902C22">
        <w:rPr>
          <w:sz w:val="64"/>
        </w:rPr>
        <w:t>3</w:t>
      </w:r>
      <w:r w:rsidRPr="00902C22">
        <w:rPr>
          <w:sz w:val="64"/>
        </w:rPr>
        <w:t>.</w:t>
      </w:r>
      <w:r w:rsidR="00C139D8" w:rsidRPr="00902C22">
        <w:rPr>
          <w:sz w:val="64"/>
          <w:lang w:eastAsia="zh-CN"/>
        </w:rPr>
        <w:t>7</w:t>
      </w:r>
      <w:r w:rsidR="00923EB5" w:rsidRPr="00902C22">
        <w:rPr>
          <w:sz w:val="64"/>
          <w:lang w:eastAsia="zh-CN"/>
        </w:rPr>
        <w:t>3</w:t>
      </w:r>
      <w:r w:rsidR="00902C22" w:rsidRPr="00902C22">
        <w:rPr>
          <w:sz w:val="64"/>
          <w:lang w:eastAsia="zh-CN"/>
        </w:rPr>
        <w:t>7</w:t>
      </w:r>
      <w:r w:rsidRPr="00902C22">
        <w:rPr>
          <w:sz w:val="64"/>
        </w:rPr>
        <w:t xml:space="preserve"> </w:t>
      </w:r>
      <w:r w:rsidRPr="00902C22">
        <w:t>V</w:t>
      </w:r>
      <w:r w:rsidR="00354BC3">
        <w:t>1</w:t>
      </w:r>
      <w:r w:rsidRPr="00902C22">
        <w:t>.</w:t>
      </w:r>
      <w:r w:rsidR="00354BC3">
        <w:t>0</w:t>
      </w:r>
      <w:r w:rsidRPr="00902C22">
        <w:t>.</w:t>
      </w:r>
      <w:r w:rsidR="00923EB5" w:rsidRPr="00902C22">
        <w:t>0</w:t>
      </w:r>
      <w:r w:rsidRPr="00902C22">
        <w:t xml:space="preserve"> </w:t>
      </w:r>
      <w:r w:rsidRPr="00902C22">
        <w:rPr>
          <w:sz w:val="32"/>
        </w:rPr>
        <w:t>(</w:t>
      </w:r>
      <w:r w:rsidR="001C5473" w:rsidRPr="00902C22">
        <w:rPr>
          <w:sz w:val="32"/>
        </w:rPr>
        <w:t>201</w:t>
      </w:r>
      <w:r w:rsidR="00902C22" w:rsidRPr="00902C22">
        <w:rPr>
          <w:sz w:val="32"/>
        </w:rPr>
        <w:t>9</w:t>
      </w:r>
      <w:r w:rsidRPr="00902C22">
        <w:rPr>
          <w:sz w:val="32"/>
        </w:rPr>
        <w:t>-</w:t>
      </w:r>
      <w:r w:rsidR="004302C6" w:rsidRPr="00902C22">
        <w:rPr>
          <w:sz w:val="32"/>
        </w:rPr>
        <w:t>0</w:t>
      </w:r>
      <w:r w:rsidR="00354BC3">
        <w:rPr>
          <w:sz w:val="32"/>
        </w:rPr>
        <w:t>8</w:t>
      </w:r>
      <w:r w:rsidRPr="00902C22">
        <w:rPr>
          <w:sz w:val="32"/>
        </w:rPr>
        <w:t>)</w:t>
      </w:r>
    </w:p>
    <w:p w:rsidR="00E8629F" w:rsidRPr="00902C22" w:rsidRDefault="00E8629F">
      <w:pPr>
        <w:pStyle w:val="ZB"/>
        <w:framePr w:wrap="notBeside"/>
      </w:pPr>
      <w:r w:rsidRPr="00902C22">
        <w:t>Technical Report</w:t>
      </w:r>
    </w:p>
    <w:p w:rsidR="00E8629F" w:rsidRPr="00902C22" w:rsidRDefault="00E8629F">
      <w:pPr>
        <w:pStyle w:val="ZT"/>
        <w:framePr w:wrap="notBeside"/>
      </w:pPr>
      <w:r w:rsidRPr="00902C22">
        <w:t>3rd Generation Partnership Project;</w:t>
      </w:r>
    </w:p>
    <w:p w:rsidR="00E8629F" w:rsidRPr="00902C22" w:rsidRDefault="00E8629F">
      <w:pPr>
        <w:pStyle w:val="ZT"/>
        <w:framePr w:wrap="notBeside"/>
      </w:pPr>
      <w:r w:rsidRPr="00902C22">
        <w:t xml:space="preserve">Technical Specification Group </w:t>
      </w:r>
      <w:r w:rsidR="00736D9D" w:rsidRPr="00902C22">
        <w:t>Services and System Aspects</w:t>
      </w:r>
      <w:r w:rsidRPr="00902C22">
        <w:t>;</w:t>
      </w:r>
    </w:p>
    <w:p w:rsidR="00E8629F" w:rsidRPr="00902C22" w:rsidRDefault="00902C22">
      <w:pPr>
        <w:pStyle w:val="ZT"/>
        <w:framePr w:wrap="notBeside"/>
        <w:rPr>
          <w:i/>
          <w:sz w:val="28"/>
        </w:rPr>
      </w:pPr>
      <w:r w:rsidRPr="00902C22">
        <w:rPr>
          <w:rFonts w:cs="Arial"/>
          <w:color w:val="312E25"/>
          <w:szCs w:val="34"/>
        </w:rPr>
        <w:t>Study on architecture aspects for using satellite access in 5G</w:t>
      </w:r>
      <w:r w:rsidR="00923EB5" w:rsidRPr="00902C22">
        <w:t xml:space="preserve"> </w:t>
      </w:r>
      <w:r w:rsidR="00E8629F" w:rsidRPr="00902C22">
        <w:t>(</w:t>
      </w:r>
      <w:r w:rsidR="00E8629F" w:rsidRPr="00902C22">
        <w:rPr>
          <w:rStyle w:val="ZGSM"/>
        </w:rPr>
        <w:t xml:space="preserve">Release </w:t>
      </w:r>
      <w:r w:rsidR="000266A0" w:rsidRPr="00902C22">
        <w:rPr>
          <w:rStyle w:val="ZGSM"/>
        </w:rPr>
        <w:t>1</w:t>
      </w:r>
      <w:r w:rsidR="0005279F" w:rsidRPr="00902C22">
        <w:rPr>
          <w:rStyle w:val="ZGSM"/>
        </w:rPr>
        <w:t>6</w:t>
      </w:r>
      <w:r w:rsidR="00E8629F" w:rsidRPr="00902C22">
        <w:t>)</w:t>
      </w:r>
    </w:p>
    <w:p w:rsidR="00A20628" w:rsidRPr="00902C22" w:rsidRDefault="00833D20" w:rsidP="00A20628">
      <w:pPr>
        <w:pStyle w:val="ZU"/>
        <w:framePr w:h="4929" w:hRule="exact" w:wrap="notBeside"/>
        <w:tabs>
          <w:tab w:val="right" w:pos="10206"/>
        </w:tabs>
        <w:jc w:val="left"/>
      </w:pPr>
      <w:r w:rsidRPr="00902C22">
        <w:rPr>
          <w:i/>
          <w:lang w:eastAsia="en-GB"/>
        </w:rPr>
        <w:drawing>
          <wp:inline distT="0" distB="0" distL="0" distR="0">
            <wp:extent cx="1149985" cy="79121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49985" cy="791210"/>
                    </a:xfrm>
                    <a:prstGeom prst="rect">
                      <a:avLst/>
                    </a:prstGeom>
                    <a:noFill/>
                    <a:ln>
                      <a:noFill/>
                    </a:ln>
                  </pic:spPr>
                </pic:pic>
              </a:graphicData>
            </a:graphic>
          </wp:inline>
        </w:drawing>
      </w:r>
      <w:r w:rsidR="00A20628" w:rsidRPr="00902C22">
        <w:rPr>
          <w:color w:val="0000FF"/>
        </w:rPr>
        <w:tab/>
      </w:r>
      <w:r w:rsidRPr="00902C22">
        <w:rPr>
          <w:lang w:eastAsia="en-GB"/>
        </w:rPr>
        <w:drawing>
          <wp:inline distT="0" distB="0" distL="0" distR="0">
            <wp:extent cx="1621155" cy="9537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1155" cy="953770"/>
                    </a:xfrm>
                    <a:prstGeom prst="rect">
                      <a:avLst/>
                    </a:prstGeom>
                    <a:noFill/>
                    <a:ln>
                      <a:noFill/>
                    </a:ln>
                  </pic:spPr>
                </pic:pic>
              </a:graphicData>
            </a:graphic>
          </wp:inline>
        </w:drawing>
      </w:r>
    </w:p>
    <w:p w:rsidR="00A20628" w:rsidRPr="00902C22" w:rsidRDefault="00A20628" w:rsidP="00A20628">
      <w:pPr>
        <w:pStyle w:val="ZU"/>
        <w:framePr w:h="4929" w:hRule="exact" w:wrap="notBeside"/>
        <w:tabs>
          <w:tab w:val="right" w:pos="10206"/>
        </w:tabs>
        <w:jc w:val="left"/>
      </w:pPr>
    </w:p>
    <w:p w:rsidR="00E8629F" w:rsidRPr="00902C22" w:rsidRDefault="00E8629F">
      <w:pPr>
        <w:framePr w:h="1636" w:hRule="exact" w:wrap="notBeside" w:vAnchor="page" w:hAnchor="margin" w:y="15121"/>
        <w:rPr>
          <w:sz w:val="16"/>
        </w:rPr>
      </w:pPr>
      <w:r w:rsidRPr="00902C22">
        <w:rPr>
          <w:sz w:val="16"/>
        </w:rPr>
        <w:t>The present document has been developed within the 3rd Generation Partnership Project (3GPP</w:t>
      </w:r>
      <w:r w:rsidRPr="00902C22">
        <w:rPr>
          <w:sz w:val="16"/>
          <w:vertAlign w:val="superscript"/>
        </w:rPr>
        <w:t xml:space="preserve"> TM</w:t>
      </w:r>
      <w:r w:rsidRPr="00902C22">
        <w:rPr>
          <w:sz w:val="16"/>
        </w:rPr>
        <w:t>) and may be further elaborated for the purposes of 3GPP.</w:t>
      </w:r>
      <w:r w:rsidRPr="00902C22">
        <w:rPr>
          <w:sz w:val="16"/>
        </w:rPr>
        <w:br/>
        <w:t>The present document has not been subject to any approval process by the 3GPP</w:t>
      </w:r>
      <w:r w:rsidRPr="00902C22">
        <w:rPr>
          <w:sz w:val="16"/>
          <w:vertAlign w:val="superscript"/>
        </w:rPr>
        <w:t xml:space="preserve"> </w:t>
      </w:r>
      <w:r w:rsidRPr="00902C22">
        <w:rPr>
          <w:sz w:val="16"/>
        </w:rPr>
        <w:t>Organizational Partners and shall not be implemented.</w:t>
      </w:r>
      <w:r w:rsidRPr="00902C22">
        <w:rPr>
          <w:sz w:val="16"/>
        </w:rPr>
        <w:br/>
        <w:t xml:space="preserve">This </w:t>
      </w:r>
      <w:r w:rsidR="000D6CFC" w:rsidRPr="00902C22">
        <w:rPr>
          <w:sz w:val="16"/>
        </w:rPr>
        <w:t>Report</w:t>
      </w:r>
      <w:r w:rsidRPr="00902C22">
        <w:rPr>
          <w:sz w:val="16"/>
        </w:rPr>
        <w:t xml:space="preserve"> is provided for future development work within 3GPP</w:t>
      </w:r>
      <w:r w:rsidRPr="00902C22">
        <w:rPr>
          <w:sz w:val="16"/>
          <w:vertAlign w:val="superscript"/>
        </w:rPr>
        <w:t xml:space="preserve"> </w:t>
      </w:r>
      <w:r w:rsidRPr="00902C22">
        <w:rPr>
          <w:sz w:val="16"/>
        </w:rPr>
        <w:t>only. The Organizational Partners accept no liability for any use of this Specification.</w:t>
      </w:r>
      <w:r w:rsidRPr="00902C22">
        <w:rPr>
          <w:sz w:val="16"/>
        </w:rPr>
        <w:br/>
        <w:t xml:space="preserve">Specifications and </w:t>
      </w:r>
      <w:r w:rsidR="000D6CFC" w:rsidRPr="00902C22">
        <w:rPr>
          <w:sz w:val="16"/>
        </w:rPr>
        <w:t>Reports</w:t>
      </w:r>
      <w:r w:rsidRPr="00902C22">
        <w:rPr>
          <w:sz w:val="16"/>
        </w:rPr>
        <w:t xml:space="preserve"> for implementation of the 3GPP</w:t>
      </w:r>
      <w:r w:rsidRPr="00902C22">
        <w:rPr>
          <w:sz w:val="16"/>
          <w:vertAlign w:val="superscript"/>
        </w:rPr>
        <w:t xml:space="preserve"> TM</w:t>
      </w:r>
      <w:r w:rsidRPr="00902C22">
        <w:rPr>
          <w:sz w:val="16"/>
        </w:rPr>
        <w:t xml:space="preserve"> system should be obtained via the 3GPP Organizational Partners' Publications Offices.</w:t>
      </w:r>
    </w:p>
    <w:p w:rsidR="00E8629F" w:rsidRPr="00902C22" w:rsidRDefault="00E8629F">
      <w:pPr>
        <w:pStyle w:val="ZV"/>
        <w:framePr w:wrap="notBeside"/>
      </w:pPr>
    </w:p>
    <w:p w:rsidR="00E8629F" w:rsidRPr="00902C22" w:rsidRDefault="00E8629F"/>
    <w:bookmarkEnd w:id="0"/>
    <w:p w:rsidR="00E8629F" w:rsidRPr="00902C22" w:rsidRDefault="00E8629F">
      <w:pPr>
        <w:sectPr w:rsidR="00E8629F" w:rsidRPr="00902C22">
          <w:footerReference w:type="default" r:id="rId11"/>
          <w:footnotePr>
            <w:numRestart w:val="eachSect"/>
          </w:footnotePr>
          <w:pgSz w:w="11907" w:h="16840"/>
          <w:pgMar w:top="2268" w:right="851" w:bottom="10773" w:left="851" w:header="0" w:footer="0" w:gutter="0"/>
          <w:cols w:space="720"/>
        </w:sectPr>
      </w:pPr>
    </w:p>
    <w:p w:rsidR="00E8629F" w:rsidRPr="00902C22" w:rsidRDefault="00E8629F">
      <w:bookmarkStart w:id="1" w:name="page2"/>
    </w:p>
    <w:p w:rsidR="00E8629F" w:rsidRPr="00902C22" w:rsidRDefault="00E8629F">
      <w:pPr>
        <w:pStyle w:val="FP"/>
        <w:framePr w:wrap="notBeside" w:hAnchor="margin" w:y="1419"/>
        <w:pBdr>
          <w:bottom w:val="single" w:sz="6" w:space="1" w:color="auto"/>
        </w:pBdr>
        <w:spacing w:before="240"/>
        <w:ind w:left="2835" w:right="2835"/>
        <w:jc w:val="center"/>
      </w:pPr>
      <w:r w:rsidRPr="00902C22">
        <w:t>Keywords</w:t>
      </w:r>
    </w:p>
    <w:p w:rsidR="00E8629F" w:rsidRPr="00902C22" w:rsidRDefault="006C0740">
      <w:pPr>
        <w:pStyle w:val="FP"/>
        <w:framePr w:wrap="notBeside" w:hAnchor="margin" w:y="1419"/>
        <w:ind w:left="2835" w:right="2835"/>
        <w:jc w:val="center"/>
        <w:rPr>
          <w:rFonts w:ascii="Arial" w:hAnsi="Arial"/>
          <w:sz w:val="18"/>
        </w:rPr>
      </w:pPr>
      <w:r w:rsidRPr="00902C22">
        <w:rPr>
          <w:rFonts w:ascii="Arial" w:hAnsi="Arial"/>
          <w:sz w:val="18"/>
        </w:rPr>
        <w:t>3GPP, 5G,</w:t>
      </w:r>
      <w:r w:rsidR="008311A7" w:rsidRPr="00902C22">
        <w:rPr>
          <w:rFonts w:ascii="Arial" w:hAnsi="Arial"/>
          <w:sz w:val="18"/>
        </w:rPr>
        <w:t xml:space="preserve"> Architecture, </w:t>
      </w:r>
      <w:r w:rsidR="00923BA9" w:rsidRPr="00902C22">
        <w:rPr>
          <w:rFonts w:ascii="Arial" w:hAnsi="Arial"/>
          <w:sz w:val="18"/>
        </w:rPr>
        <w:t>Latency, Mobility</w:t>
      </w:r>
    </w:p>
    <w:p w:rsidR="00E8629F" w:rsidRPr="00902C22" w:rsidRDefault="00E8629F"/>
    <w:p w:rsidR="00E8629F" w:rsidRPr="00902C22" w:rsidRDefault="00E8629F">
      <w:pPr>
        <w:pStyle w:val="FP"/>
        <w:framePr w:wrap="notBeside" w:hAnchor="margin" w:yAlign="center"/>
        <w:spacing w:after="240"/>
        <w:ind w:left="2835" w:right="2835"/>
        <w:jc w:val="center"/>
        <w:rPr>
          <w:rFonts w:ascii="Arial" w:hAnsi="Arial"/>
          <w:b/>
          <w:i/>
        </w:rPr>
      </w:pPr>
      <w:r w:rsidRPr="00902C22">
        <w:rPr>
          <w:rFonts w:ascii="Arial" w:hAnsi="Arial"/>
          <w:b/>
          <w:i/>
        </w:rPr>
        <w:t>3GPP</w:t>
      </w:r>
    </w:p>
    <w:p w:rsidR="00E8629F" w:rsidRPr="00902C22" w:rsidRDefault="00E8629F">
      <w:pPr>
        <w:pStyle w:val="FP"/>
        <w:framePr w:wrap="notBeside" w:hAnchor="margin" w:yAlign="center"/>
        <w:pBdr>
          <w:bottom w:val="single" w:sz="6" w:space="1" w:color="auto"/>
        </w:pBdr>
        <w:ind w:left="2835" w:right="2835"/>
        <w:jc w:val="center"/>
      </w:pPr>
      <w:r w:rsidRPr="00902C22">
        <w:t>Postal address</w:t>
      </w:r>
    </w:p>
    <w:p w:rsidR="00E8629F" w:rsidRPr="00902C22" w:rsidRDefault="00E8629F">
      <w:pPr>
        <w:pStyle w:val="FP"/>
        <w:framePr w:wrap="notBeside" w:hAnchor="margin" w:yAlign="center"/>
        <w:ind w:left="2835" w:right="2835"/>
        <w:jc w:val="center"/>
        <w:rPr>
          <w:rFonts w:ascii="Arial" w:hAnsi="Arial"/>
          <w:sz w:val="18"/>
        </w:rPr>
      </w:pPr>
    </w:p>
    <w:p w:rsidR="00E8629F" w:rsidRPr="00902C22" w:rsidRDefault="00E8629F">
      <w:pPr>
        <w:pStyle w:val="FP"/>
        <w:framePr w:wrap="notBeside" w:hAnchor="margin" w:yAlign="center"/>
        <w:pBdr>
          <w:bottom w:val="single" w:sz="6" w:space="1" w:color="auto"/>
        </w:pBdr>
        <w:spacing w:before="240"/>
        <w:ind w:left="2835" w:right="2835"/>
        <w:jc w:val="center"/>
      </w:pPr>
      <w:r w:rsidRPr="00902C22">
        <w:t>3GPP support office address</w:t>
      </w:r>
    </w:p>
    <w:p w:rsidR="00E8629F" w:rsidRPr="00902C22" w:rsidRDefault="00E8629F">
      <w:pPr>
        <w:pStyle w:val="FP"/>
        <w:framePr w:wrap="notBeside" w:hAnchor="margin" w:yAlign="center"/>
        <w:ind w:left="2835" w:right="2835"/>
        <w:jc w:val="center"/>
        <w:rPr>
          <w:rFonts w:ascii="Arial" w:hAnsi="Arial"/>
          <w:noProof/>
          <w:sz w:val="18"/>
        </w:rPr>
      </w:pPr>
      <w:r w:rsidRPr="00902C22">
        <w:rPr>
          <w:rFonts w:ascii="Arial" w:hAnsi="Arial"/>
          <w:noProof/>
          <w:sz w:val="18"/>
        </w:rPr>
        <w:t>650 Route des Lucioles - Sophia Antipolis</w:t>
      </w:r>
    </w:p>
    <w:p w:rsidR="00E8629F" w:rsidRPr="00902C22" w:rsidRDefault="00E8629F">
      <w:pPr>
        <w:pStyle w:val="FP"/>
        <w:framePr w:wrap="notBeside" w:hAnchor="margin" w:yAlign="center"/>
        <w:ind w:left="2835" w:right="2835"/>
        <w:jc w:val="center"/>
        <w:rPr>
          <w:rFonts w:ascii="Arial" w:hAnsi="Arial"/>
          <w:noProof/>
          <w:sz w:val="18"/>
        </w:rPr>
      </w:pPr>
      <w:r w:rsidRPr="00902C22">
        <w:rPr>
          <w:rFonts w:ascii="Arial" w:hAnsi="Arial"/>
          <w:noProof/>
          <w:sz w:val="18"/>
        </w:rPr>
        <w:t>Valbonne - FRANCE</w:t>
      </w:r>
    </w:p>
    <w:p w:rsidR="00E8629F" w:rsidRPr="00902C22" w:rsidRDefault="00E8629F">
      <w:pPr>
        <w:pStyle w:val="FP"/>
        <w:framePr w:wrap="notBeside" w:hAnchor="margin" w:yAlign="center"/>
        <w:spacing w:after="20"/>
        <w:ind w:left="2835" w:right="2835"/>
        <w:jc w:val="center"/>
        <w:rPr>
          <w:rFonts w:ascii="Arial" w:hAnsi="Arial"/>
          <w:noProof/>
          <w:sz w:val="18"/>
        </w:rPr>
      </w:pPr>
      <w:r w:rsidRPr="00902C22">
        <w:rPr>
          <w:rFonts w:ascii="Arial" w:hAnsi="Arial"/>
          <w:noProof/>
          <w:sz w:val="18"/>
        </w:rPr>
        <w:t>Tel.: +33 4 92 94 42 00 Fax: +33 4 93 65 47 16</w:t>
      </w:r>
    </w:p>
    <w:p w:rsidR="00E8629F" w:rsidRPr="00902C22" w:rsidRDefault="00E8629F">
      <w:pPr>
        <w:pStyle w:val="FP"/>
        <w:framePr w:wrap="notBeside" w:hAnchor="margin" w:yAlign="center"/>
        <w:pBdr>
          <w:bottom w:val="single" w:sz="6" w:space="1" w:color="auto"/>
        </w:pBdr>
        <w:spacing w:before="240"/>
        <w:ind w:left="2835" w:right="2835"/>
        <w:jc w:val="center"/>
      </w:pPr>
      <w:r w:rsidRPr="00902C22">
        <w:t>Internet</w:t>
      </w:r>
    </w:p>
    <w:p w:rsidR="00E8629F" w:rsidRPr="00902C22" w:rsidRDefault="00E8629F">
      <w:pPr>
        <w:pStyle w:val="FP"/>
        <w:framePr w:wrap="notBeside" w:hAnchor="margin" w:yAlign="center"/>
        <w:ind w:left="2835" w:right="2835"/>
        <w:jc w:val="center"/>
        <w:rPr>
          <w:rFonts w:ascii="Arial" w:hAnsi="Arial"/>
          <w:sz w:val="18"/>
        </w:rPr>
      </w:pPr>
      <w:r w:rsidRPr="00902C22">
        <w:rPr>
          <w:rFonts w:ascii="Arial" w:hAnsi="Arial"/>
          <w:sz w:val="18"/>
        </w:rPr>
        <w:t>http://www.3gpp.org</w:t>
      </w:r>
    </w:p>
    <w:p w:rsidR="00E8629F" w:rsidRPr="00902C22" w:rsidRDefault="00E8629F"/>
    <w:p w:rsidR="00E8629F" w:rsidRPr="00902C22"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902C22">
        <w:rPr>
          <w:rFonts w:ascii="Arial" w:hAnsi="Arial"/>
          <w:b/>
          <w:i/>
          <w:noProof/>
        </w:rPr>
        <w:t>Copyright Notification</w:t>
      </w:r>
    </w:p>
    <w:p w:rsidR="00E8629F" w:rsidRPr="00902C22" w:rsidRDefault="00E8629F">
      <w:pPr>
        <w:pStyle w:val="FP"/>
        <w:framePr w:h="3057" w:hRule="exact" w:wrap="notBeside" w:vAnchor="page" w:hAnchor="margin" w:y="12605"/>
        <w:jc w:val="center"/>
        <w:rPr>
          <w:noProof/>
        </w:rPr>
      </w:pPr>
      <w:r w:rsidRPr="00902C22">
        <w:rPr>
          <w:noProof/>
        </w:rPr>
        <w:t>No part may be reproduced except as authorized by written permission.</w:t>
      </w:r>
      <w:r w:rsidRPr="00902C22">
        <w:rPr>
          <w:noProof/>
        </w:rPr>
        <w:br/>
        <w:t>The copyright and the foregoing restriction extend to reproduction in all media.</w:t>
      </w:r>
    </w:p>
    <w:p w:rsidR="00E8629F" w:rsidRPr="00902C22" w:rsidRDefault="00E8629F">
      <w:pPr>
        <w:pStyle w:val="FP"/>
        <w:framePr w:h="3057" w:hRule="exact" w:wrap="notBeside" w:vAnchor="page" w:hAnchor="margin" w:y="12605"/>
        <w:jc w:val="center"/>
        <w:rPr>
          <w:noProof/>
        </w:rPr>
      </w:pPr>
    </w:p>
    <w:p w:rsidR="00E8629F" w:rsidRPr="00902C22" w:rsidRDefault="00E8629F">
      <w:pPr>
        <w:pStyle w:val="FP"/>
        <w:framePr w:h="3057" w:hRule="exact" w:wrap="notBeside" w:vAnchor="page" w:hAnchor="margin" w:y="12605"/>
        <w:jc w:val="center"/>
        <w:rPr>
          <w:noProof/>
          <w:sz w:val="18"/>
        </w:rPr>
      </w:pPr>
      <w:r w:rsidRPr="00902C22">
        <w:rPr>
          <w:noProof/>
          <w:sz w:val="18"/>
        </w:rPr>
        <w:t>© 20</w:t>
      </w:r>
      <w:r w:rsidR="00214FBD" w:rsidRPr="00902C22">
        <w:rPr>
          <w:noProof/>
          <w:sz w:val="18"/>
        </w:rPr>
        <w:t>1</w:t>
      </w:r>
      <w:r w:rsidR="00902C22">
        <w:rPr>
          <w:noProof/>
          <w:sz w:val="18"/>
        </w:rPr>
        <w:t>9</w:t>
      </w:r>
      <w:r w:rsidRPr="00902C22">
        <w:rPr>
          <w:noProof/>
          <w:sz w:val="18"/>
        </w:rPr>
        <w:t>, 3GPP Organizational Partners (ARIB, ATIS, CCSA, ETSI,</w:t>
      </w:r>
      <w:r w:rsidR="000266A0" w:rsidRPr="00902C22">
        <w:rPr>
          <w:noProof/>
          <w:sz w:val="18"/>
        </w:rPr>
        <w:t xml:space="preserve"> TSDSI,</w:t>
      </w:r>
      <w:r w:rsidRPr="00902C22">
        <w:rPr>
          <w:noProof/>
          <w:sz w:val="18"/>
        </w:rPr>
        <w:t xml:space="preserve"> TTA, TTC).</w:t>
      </w:r>
      <w:bookmarkStart w:id="2" w:name="copyrightaddon"/>
      <w:bookmarkEnd w:id="2"/>
    </w:p>
    <w:p w:rsidR="00E8629F" w:rsidRPr="00902C22" w:rsidRDefault="00E8629F">
      <w:pPr>
        <w:pStyle w:val="FP"/>
        <w:framePr w:h="3057" w:hRule="exact" w:wrap="notBeside" w:vAnchor="page" w:hAnchor="margin" w:y="12605"/>
        <w:jc w:val="center"/>
        <w:rPr>
          <w:noProof/>
          <w:sz w:val="18"/>
        </w:rPr>
      </w:pPr>
      <w:r w:rsidRPr="00902C22">
        <w:rPr>
          <w:noProof/>
          <w:sz w:val="18"/>
        </w:rPr>
        <w:t>All rights reserved.</w:t>
      </w:r>
    </w:p>
    <w:p w:rsidR="00983910" w:rsidRPr="00902C22" w:rsidRDefault="00983910">
      <w:pPr>
        <w:pStyle w:val="FP"/>
        <w:framePr w:h="3057" w:hRule="exact" w:wrap="notBeside" w:vAnchor="page" w:hAnchor="margin" w:y="12605"/>
        <w:rPr>
          <w:noProof/>
          <w:sz w:val="18"/>
        </w:rPr>
      </w:pPr>
    </w:p>
    <w:p w:rsidR="00E8629F" w:rsidRPr="00902C22" w:rsidRDefault="00E8629F">
      <w:pPr>
        <w:pStyle w:val="FP"/>
        <w:framePr w:h="3057" w:hRule="exact" w:wrap="notBeside" w:vAnchor="page" w:hAnchor="margin" w:y="12605"/>
        <w:rPr>
          <w:noProof/>
          <w:sz w:val="18"/>
        </w:rPr>
      </w:pPr>
      <w:r w:rsidRPr="00902C22">
        <w:rPr>
          <w:noProof/>
          <w:sz w:val="18"/>
        </w:rPr>
        <w:t>UMTS™ is a Trade Mark of ETSI registered for the benefit of its members</w:t>
      </w:r>
    </w:p>
    <w:p w:rsidR="00E8629F" w:rsidRPr="00902C22" w:rsidRDefault="00E8629F">
      <w:pPr>
        <w:pStyle w:val="FP"/>
        <w:framePr w:h="3057" w:hRule="exact" w:wrap="notBeside" w:vAnchor="page" w:hAnchor="margin" w:y="12605"/>
        <w:rPr>
          <w:noProof/>
          <w:sz w:val="18"/>
        </w:rPr>
      </w:pPr>
      <w:r w:rsidRPr="00902C22">
        <w:rPr>
          <w:noProof/>
          <w:sz w:val="18"/>
        </w:rPr>
        <w:t>3GPP™ is a Trade Mark of ETSI registered for the benefit of its Members and of the 3GPP Organizational Partners</w:t>
      </w:r>
      <w:r w:rsidRPr="00902C22">
        <w:rPr>
          <w:noProof/>
          <w:sz w:val="18"/>
        </w:rPr>
        <w:br/>
        <w:t>LTE™ is a Trade Mark of ETSI registered for the benefit of its Members and of the 3GPP Organizational Partners</w:t>
      </w:r>
    </w:p>
    <w:p w:rsidR="00E8629F" w:rsidRPr="00902C22" w:rsidRDefault="00E8629F">
      <w:pPr>
        <w:pStyle w:val="FP"/>
        <w:framePr w:h="3057" w:hRule="exact" w:wrap="notBeside" w:vAnchor="page" w:hAnchor="margin" w:y="12605"/>
        <w:rPr>
          <w:noProof/>
          <w:sz w:val="18"/>
        </w:rPr>
      </w:pPr>
      <w:r w:rsidRPr="00902C22">
        <w:rPr>
          <w:noProof/>
          <w:sz w:val="18"/>
        </w:rPr>
        <w:t>GSM® and the GSM logo are registered and owned by the GSM Association</w:t>
      </w:r>
    </w:p>
    <w:p w:rsidR="00E8629F" w:rsidRPr="00902C22" w:rsidRDefault="00E8629F"/>
    <w:bookmarkEnd w:id="1"/>
    <w:p w:rsidR="00E8629F" w:rsidRPr="00902C22" w:rsidRDefault="00E8629F">
      <w:pPr>
        <w:pStyle w:val="TT"/>
      </w:pPr>
      <w:r w:rsidRPr="00902C22">
        <w:br w:type="page"/>
        <w:t>Contents</w:t>
      </w:r>
    </w:p>
    <w:bookmarkStart w:id="3" w:name="_GoBack"/>
    <w:p w:rsidR="00354BC3" w:rsidRDefault="00354BC3">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_Toc17295210 \h </w:instrText>
      </w:r>
      <w:r>
        <w:fldChar w:fldCharType="separate"/>
      </w:r>
      <w:r>
        <w:t>5</w:t>
      </w:r>
      <w:r>
        <w:fldChar w:fldCharType="end"/>
      </w:r>
    </w:p>
    <w:p w:rsidR="00354BC3" w:rsidRDefault="00354BC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_Toc17295211 \h </w:instrText>
      </w:r>
      <w:r>
        <w:fldChar w:fldCharType="separate"/>
      </w:r>
      <w:r>
        <w:t>6</w:t>
      </w:r>
      <w:r>
        <w:fldChar w:fldCharType="end"/>
      </w:r>
    </w:p>
    <w:p w:rsidR="00354BC3" w:rsidRDefault="00354BC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_Toc17295212 \h </w:instrText>
      </w:r>
      <w:r>
        <w:fldChar w:fldCharType="separate"/>
      </w:r>
      <w:r>
        <w:t>6</w:t>
      </w:r>
      <w:r>
        <w:fldChar w:fldCharType="end"/>
      </w:r>
    </w:p>
    <w:p w:rsidR="00354BC3" w:rsidRDefault="00354BC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_Toc17295213 \h </w:instrText>
      </w:r>
      <w:r>
        <w:fldChar w:fldCharType="separate"/>
      </w:r>
      <w:r>
        <w:t>6</w:t>
      </w:r>
      <w:r>
        <w:fldChar w:fldCharType="end"/>
      </w:r>
    </w:p>
    <w:p w:rsidR="00354BC3" w:rsidRDefault="00354BC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_Toc17295214 \h </w:instrText>
      </w:r>
      <w:r>
        <w:fldChar w:fldCharType="separate"/>
      </w:r>
      <w:r>
        <w:t>6</w:t>
      </w:r>
      <w:r>
        <w:fldChar w:fldCharType="end"/>
      </w:r>
    </w:p>
    <w:p w:rsidR="00354BC3" w:rsidRDefault="00354BC3">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_Toc17295215 \h </w:instrText>
      </w:r>
      <w:r>
        <w:fldChar w:fldCharType="separate"/>
      </w:r>
      <w:r>
        <w:t>7</w:t>
      </w:r>
      <w:r>
        <w:fldChar w:fldCharType="end"/>
      </w:r>
    </w:p>
    <w:p w:rsidR="00354BC3" w:rsidRDefault="00354BC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Satellite Integration Scenarios and Architectural Assumptions</w:t>
      </w:r>
      <w:r>
        <w:tab/>
      </w:r>
      <w:r>
        <w:fldChar w:fldCharType="begin" w:fldLock="1"/>
      </w:r>
      <w:r>
        <w:instrText xml:space="preserve"> PAGEREF _Toc17295216 \h </w:instrText>
      </w:r>
      <w:r>
        <w:fldChar w:fldCharType="separate"/>
      </w:r>
      <w:r>
        <w:t>7</w:t>
      </w:r>
      <w:r>
        <w:fldChar w:fldCharType="end"/>
      </w:r>
    </w:p>
    <w:p w:rsidR="00354BC3" w:rsidRDefault="00354BC3">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Satellite access class scenarios</w:t>
      </w:r>
      <w:r>
        <w:tab/>
      </w:r>
      <w:r>
        <w:fldChar w:fldCharType="begin" w:fldLock="1"/>
      </w:r>
      <w:r>
        <w:instrText xml:space="preserve"> PAGEREF _Toc17295217 \h </w:instrText>
      </w:r>
      <w:r>
        <w:fldChar w:fldCharType="separate"/>
      </w:r>
      <w:r>
        <w:t>7</w:t>
      </w:r>
      <w:r>
        <w:fldChar w:fldCharType="end"/>
      </w:r>
    </w:p>
    <w:p w:rsidR="00354BC3" w:rsidRDefault="00354BC3">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rPr>
        <w:tab/>
      </w:r>
      <w:r>
        <w:rPr>
          <w:lang w:eastAsia="zh-CN"/>
        </w:rPr>
        <w:t>Satellite and terrestrial access networks within a PLMN</w:t>
      </w:r>
      <w:r>
        <w:tab/>
      </w:r>
      <w:r>
        <w:fldChar w:fldCharType="begin" w:fldLock="1"/>
      </w:r>
      <w:r>
        <w:instrText xml:space="preserve"> PAGEREF _Toc17295218 \h </w:instrText>
      </w:r>
      <w:r>
        <w:fldChar w:fldCharType="separate"/>
      </w:r>
      <w:r>
        <w:t>7</w:t>
      </w:r>
      <w:r>
        <w:fldChar w:fldCharType="end"/>
      </w:r>
    </w:p>
    <w:p w:rsidR="00354BC3" w:rsidRDefault="00354BC3">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rPr>
        <w:tab/>
      </w:r>
      <w:r>
        <w:rPr>
          <w:lang w:eastAsia="zh-CN"/>
        </w:rPr>
        <w:t>PLMNs with shared satellite access</w:t>
      </w:r>
      <w:r>
        <w:tab/>
      </w:r>
      <w:r>
        <w:fldChar w:fldCharType="begin" w:fldLock="1"/>
      </w:r>
      <w:r>
        <w:instrText xml:space="preserve"> PAGEREF _Toc17295219 \h </w:instrText>
      </w:r>
      <w:r>
        <w:fldChar w:fldCharType="separate"/>
      </w:r>
      <w:r>
        <w:t>7</w:t>
      </w:r>
      <w:r>
        <w:fldChar w:fldCharType="end"/>
      </w:r>
    </w:p>
    <w:p w:rsidR="00354BC3" w:rsidRDefault="00354BC3">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Roaming and mobility between satellite only PLMN and terrestrial only PLMN</w:t>
      </w:r>
      <w:r>
        <w:tab/>
      </w:r>
      <w:r>
        <w:fldChar w:fldCharType="begin" w:fldLock="1"/>
      </w:r>
      <w:r>
        <w:instrText xml:space="preserve"> PAGEREF _Toc17295220 \h </w:instrText>
      </w:r>
      <w:r>
        <w:fldChar w:fldCharType="separate"/>
      </w:r>
      <w:r>
        <w:t>8</w:t>
      </w:r>
      <w:r>
        <w:fldChar w:fldCharType="end"/>
      </w:r>
    </w:p>
    <w:p w:rsidR="00354BC3" w:rsidRDefault="00354BC3">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rPr>
        <w:tab/>
      </w:r>
      <w:r>
        <w:rPr>
          <w:lang w:eastAsia="zh-CN"/>
        </w:rPr>
        <w:t>Satellite backhaul scenario</w:t>
      </w:r>
      <w:r>
        <w:tab/>
      </w:r>
      <w:r>
        <w:fldChar w:fldCharType="begin" w:fldLock="1"/>
      </w:r>
      <w:r>
        <w:instrText xml:space="preserve"> PAGEREF _Toc17295221 \h </w:instrText>
      </w:r>
      <w:r>
        <w:fldChar w:fldCharType="separate"/>
      </w:r>
      <w:r>
        <w:t>9</w:t>
      </w:r>
      <w:r>
        <w:fldChar w:fldCharType="end"/>
      </w:r>
    </w:p>
    <w:p w:rsidR="00354BC3" w:rsidRDefault="00354BC3">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rPr>
        <w:tab/>
      </w:r>
      <w:r>
        <w:rPr>
          <w:lang w:eastAsia="zh-CN"/>
        </w:rPr>
        <w:t>Architectural assumptions</w:t>
      </w:r>
      <w:r>
        <w:tab/>
      </w:r>
      <w:r>
        <w:fldChar w:fldCharType="begin" w:fldLock="1"/>
      </w:r>
      <w:r>
        <w:instrText xml:space="preserve"> PAGEREF _Toc17295222 \h </w:instrText>
      </w:r>
      <w:r>
        <w:fldChar w:fldCharType="separate"/>
      </w:r>
      <w:r>
        <w:t>9</w:t>
      </w:r>
      <w:r>
        <w:fldChar w:fldCharType="end"/>
      </w:r>
    </w:p>
    <w:p w:rsidR="00354BC3" w:rsidRDefault="00354BC3">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zh-CN"/>
        </w:rPr>
        <w:t>Key Issues</w:t>
      </w:r>
      <w:r>
        <w:tab/>
      </w:r>
      <w:r>
        <w:fldChar w:fldCharType="begin" w:fldLock="1"/>
      </w:r>
      <w:r>
        <w:instrText xml:space="preserve"> PAGEREF _Toc17295223 \h </w:instrText>
      </w:r>
      <w:r>
        <w:fldChar w:fldCharType="separate"/>
      </w:r>
      <w:r>
        <w:t>10</w:t>
      </w:r>
      <w:r>
        <w:fldChar w:fldCharType="end"/>
      </w:r>
    </w:p>
    <w:p w:rsidR="00354BC3" w:rsidRDefault="00354BC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Mobility management with large satellite coverage areas</w:t>
      </w:r>
      <w:r>
        <w:tab/>
      </w:r>
      <w:r>
        <w:fldChar w:fldCharType="begin" w:fldLock="1"/>
      </w:r>
      <w:r>
        <w:instrText xml:space="preserve"> PAGEREF _Toc17295224 \h </w:instrText>
      </w:r>
      <w:r>
        <w:fldChar w:fldCharType="separate"/>
      </w:r>
      <w:r>
        <w:t>10</w:t>
      </w:r>
      <w:r>
        <w:fldChar w:fldCharType="end"/>
      </w:r>
    </w:p>
    <w:p w:rsidR="00354BC3" w:rsidRDefault="00354BC3">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_Toc17295225 \h </w:instrText>
      </w:r>
      <w:r>
        <w:fldChar w:fldCharType="separate"/>
      </w:r>
      <w:r>
        <w:t>10</w:t>
      </w:r>
      <w:r>
        <w:fldChar w:fldCharType="end"/>
      </w:r>
    </w:p>
    <w:p w:rsidR="00354BC3" w:rsidRDefault="00354BC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rPr>
          <w:lang w:eastAsia="ko-KR"/>
        </w:rPr>
        <w:t>Key Issue #2: Mobility Management with moving satellite coverage areas</w:t>
      </w:r>
      <w:r>
        <w:tab/>
      </w:r>
      <w:r>
        <w:fldChar w:fldCharType="begin" w:fldLock="1"/>
      </w:r>
      <w:r>
        <w:instrText xml:space="preserve"> PAGEREF _Toc17295226 \h </w:instrText>
      </w:r>
      <w:r>
        <w:fldChar w:fldCharType="separate"/>
      </w:r>
      <w:r>
        <w:t>10</w:t>
      </w:r>
      <w:r>
        <w:fldChar w:fldCharType="end"/>
      </w:r>
    </w:p>
    <w:p w:rsidR="00354BC3" w:rsidRDefault="00354BC3">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_Toc17295227 \h </w:instrText>
      </w:r>
      <w:r>
        <w:fldChar w:fldCharType="separate"/>
      </w:r>
      <w:r>
        <w:t>10</w:t>
      </w:r>
      <w:r>
        <w:fldChar w:fldCharType="end"/>
      </w:r>
    </w:p>
    <w:p w:rsidR="00354BC3" w:rsidRDefault="00354BC3">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Key Issue #3: Delay in satellite</w:t>
      </w:r>
      <w:r>
        <w:tab/>
      </w:r>
      <w:r>
        <w:fldChar w:fldCharType="begin" w:fldLock="1"/>
      </w:r>
      <w:r>
        <w:instrText xml:space="preserve"> PAGEREF _Toc17295228 \h </w:instrText>
      </w:r>
      <w:r>
        <w:fldChar w:fldCharType="separate"/>
      </w:r>
      <w:r>
        <w:t>11</w:t>
      </w:r>
      <w:r>
        <w:fldChar w:fldCharType="end"/>
      </w:r>
    </w:p>
    <w:p w:rsidR="00354BC3" w:rsidRDefault="00354BC3">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_Toc17295229 \h </w:instrText>
      </w:r>
      <w:r>
        <w:fldChar w:fldCharType="separate"/>
      </w:r>
      <w:r>
        <w:t>11</w:t>
      </w:r>
      <w:r>
        <w:fldChar w:fldCharType="end"/>
      </w:r>
    </w:p>
    <w:p w:rsidR="00354BC3" w:rsidRDefault="00354BC3">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rPr>
        <w:tab/>
      </w:r>
      <w:r>
        <w:rPr>
          <w:lang w:eastAsia="ko-KR"/>
        </w:rPr>
        <w:t>Key Issue #4: QoS with satellite access</w:t>
      </w:r>
      <w:r>
        <w:tab/>
      </w:r>
      <w:r>
        <w:fldChar w:fldCharType="begin" w:fldLock="1"/>
      </w:r>
      <w:r>
        <w:instrText xml:space="preserve"> PAGEREF _Toc17295230 \h </w:instrText>
      </w:r>
      <w:r>
        <w:fldChar w:fldCharType="separate"/>
      </w:r>
      <w:r>
        <w:t>11</w:t>
      </w:r>
      <w:r>
        <w:fldChar w:fldCharType="end"/>
      </w:r>
    </w:p>
    <w:p w:rsidR="00354BC3" w:rsidRDefault="00354BC3">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_Toc17295231 \h </w:instrText>
      </w:r>
      <w:r>
        <w:fldChar w:fldCharType="separate"/>
      </w:r>
      <w:r>
        <w:t>11</w:t>
      </w:r>
      <w:r>
        <w:fldChar w:fldCharType="end"/>
      </w:r>
    </w:p>
    <w:p w:rsidR="00354BC3" w:rsidRDefault="00354BC3">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rPr>
        <w:tab/>
      </w:r>
      <w:r>
        <w:rPr>
          <w:lang w:eastAsia="ko-KR"/>
        </w:rPr>
        <w:t>Key Issue #5: QoS with satellite backhaul</w:t>
      </w:r>
      <w:r>
        <w:tab/>
      </w:r>
      <w:r>
        <w:fldChar w:fldCharType="begin" w:fldLock="1"/>
      </w:r>
      <w:r>
        <w:instrText xml:space="preserve"> PAGEREF _Toc17295232 \h </w:instrText>
      </w:r>
      <w:r>
        <w:fldChar w:fldCharType="separate"/>
      </w:r>
      <w:r>
        <w:t>11</w:t>
      </w:r>
      <w:r>
        <w:fldChar w:fldCharType="end"/>
      </w:r>
    </w:p>
    <w:p w:rsidR="00354BC3" w:rsidRDefault="00354BC3">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_Toc17295233 \h </w:instrText>
      </w:r>
      <w:r>
        <w:fldChar w:fldCharType="separate"/>
      </w:r>
      <w:r>
        <w:t>11</w:t>
      </w:r>
      <w:r>
        <w:fldChar w:fldCharType="end"/>
      </w:r>
    </w:p>
    <w:p w:rsidR="00354BC3" w:rsidRDefault="00354BC3">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rPr>
        <w:tab/>
      </w:r>
      <w:r>
        <w:rPr>
          <w:lang w:eastAsia="ko-KR"/>
        </w:rPr>
        <w:t>Key Issue #6: RAN mobility with NGSO regenerative-based satellite access</w:t>
      </w:r>
      <w:r>
        <w:tab/>
      </w:r>
      <w:r>
        <w:fldChar w:fldCharType="begin" w:fldLock="1"/>
      </w:r>
      <w:r>
        <w:instrText xml:space="preserve"> PAGEREF _Toc17295234 \h </w:instrText>
      </w:r>
      <w:r>
        <w:fldChar w:fldCharType="separate"/>
      </w:r>
      <w:r>
        <w:t>12</w:t>
      </w:r>
      <w:r>
        <w:fldChar w:fldCharType="end"/>
      </w:r>
    </w:p>
    <w:p w:rsidR="00354BC3" w:rsidRDefault="00354BC3">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_Toc17295235 \h </w:instrText>
      </w:r>
      <w:r>
        <w:fldChar w:fldCharType="separate"/>
      </w:r>
      <w:r>
        <w:t>12</w:t>
      </w:r>
      <w:r>
        <w:fldChar w:fldCharType="end"/>
      </w:r>
    </w:p>
    <w:p w:rsidR="00354BC3" w:rsidRDefault="00354BC3">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rPr>
        <w:tab/>
      </w:r>
      <w:r>
        <w:rPr>
          <w:lang w:eastAsia="ko-KR"/>
        </w:rPr>
        <w:t>Key Issue #7: Multi connectivity with satellite access</w:t>
      </w:r>
      <w:r>
        <w:tab/>
      </w:r>
      <w:r>
        <w:fldChar w:fldCharType="begin" w:fldLock="1"/>
      </w:r>
      <w:r>
        <w:instrText xml:space="preserve"> PAGEREF _Toc17295236 \h </w:instrText>
      </w:r>
      <w:r>
        <w:fldChar w:fldCharType="separate"/>
      </w:r>
      <w:r>
        <w:t>12</w:t>
      </w:r>
      <w:r>
        <w:fldChar w:fldCharType="end"/>
      </w:r>
    </w:p>
    <w:p w:rsidR="00354BC3" w:rsidRDefault="00354BC3">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_Toc17295237 \h </w:instrText>
      </w:r>
      <w:r>
        <w:fldChar w:fldCharType="separate"/>
      </w:r>
      <w:r>
        <w:t>12</w:t>
      </w:r>
      <w:r>
        <w:fldChar w:fldCharType="end"/>
      </w:r>
    </w:p>
    <w:p w:rsidR="00354BC3" w:rsidRDefault="00354BC3">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rPr>
        <w:tab/>
      </w:r>
      <w:r>
        <w:rPr>
          <w:lang w:eastAsia="ko-KR"/>
        </w:rPr>
        <w:t>Key Issue #8: The role of satellite link in content distribution towards the edge</w:t>
      </w:r>
      <w:r>
        <w:tab/>
      </w:r>
      <w:r>
        <w:fldChar w:fldCharType="begin" w:fldLock="1"/>
      </w:r>
      <w:r>
        <w:instrText xml:space="preserve"> PAGEREF _Toc17295238 \h </w:instrText>
      </w:r>
      <w:r>
        <w:fldChar w:fldCharType="separate"/>
      </w:r>
      <w:r>
        <w:t>13</w:t>
      </w:r>
      <w:r>
        <w:fldChar w:fldCharType="end"/>
      </w:r>
    </w:p>
    <w:p w:rsidR="00354BC3" w:rsidRDefault="00354BC3">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_Toc17295239 \h </w:instrText>
      </w:r>
      <w:r>
        <w:fldChar w:fldCharType="separate"/>
      </w:r>
      <w:r>
        <w:t>13</w:t>
      </w:r>
      <w:r>
        <w:fldChar w:fldCharType="end"/>
      </w:r>
    </w:p>
    <w:p w:rsidR="00354BC3" w:rsidRDefault="00354BC3">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rPr>
        <w:tab/>
      </w:r>
      <w:r>
        <w:rPr>
          <w:lang w:eastAsia="ko-KR"/>
        </w:rPr>
        <w:t>Key Issue #9: Multi connectivity with hybrid satellite/terrestrial backhaul</w:t>
      </w:r>
      <w:r>
        <w:tab/>
      </w:r>
      <w:r>
        <w:fldChar w:fldCharType="begin" w:fldLock="1"/>
      </w:r>
      <w:r>
        <w:instrText xml:space="preserve"> PAGEREF _Toc17295240 \h </w:instrText>
      </w:r>
      <w:r>
        <w:fldChar w:fldCharType="separate"/>
      </w:r>
      <w:r>
        <w:t>13</w:t>
      </w:r>
      <w:r>
        <w:fldChar w:fldCharType="end"/>
      </w:r>
    </w:p>
    <w:p w:rsidR="00354BC3" w:rsidRDefault="00354BC3">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_Toc17295241 \h </w:instrText>
      </w:r>
      <w:r>
        <w:fldChar w:fldCharType="separate"/>
      </w:r>
      <w:r>
        <w:t>13</w:t>
      </w:r>
      <w:r>
        <w:fldChar w:fldCharType="end"/>
      </w:r>
    </w:p>
    <w:p w:rsidR="00354BC3" w:rsidRDefault="00354BC3">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_Toc17295242 \h </w:instrText>
      </w:r>
      <w:r>
        <w:fldChar w:fldCharType="separate"/>
      </w:r>
      <w:r>
        <w:t>14</w:t>
      </w:r>
      <w:r>
        <w:fldChar w:fldCharType="end"/>
      </w:r>
    </w:p>
    <w:p w:rsidR="00354BC3" w:rsidRDefault="00354BC3">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Position-based and fixed TA Satellite Access</w:t>
      </w:r>
      <w:r>
        <w:tab/>
      </w:r>
      <w:r>
        <w:fldChar w:fldCharType="begin" w:fldLock="1"/>
      </w:r>
      <w:r>
        <w:instrText xml:space="preserve"> PAGEREF _Toc17295243 \h </w:instrText>
      </w:r>
      <w:r>
        <w:fldChar w:fldCharType="separate"/>
      </w:r>
      <w:r>
        <w:t>14</w:t>
      </w:r>
      <w:r>
        <w:fldChar w:fldCharType="end"/>
      </w:r>
    </w:p>
    <w:p w:rsidR="00354BC3" w:rsidRDefault="00354BC3">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_Toc17295244 \h </w:instrText>
      </w:r>
      <w:r>
        <w:fldChar w:fldCharType="separate"/>
      </w:r>
      <w:r>
        <w:t>14</w:t>
      </w:r>
      <w:r>
        <w:fldChar w:fldCharType="end"/>
      </w:r>
    </w:p>
    <w:p w:rsidR="00354BC3" w:rsidRDefault="00354BC3">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_Toc17295245 \h </w:instrText>
      </w:r>
      <w:r>
        <w:fldChar w:fldCharType="separate"/>
      </w:r>
      <w:r>
        <w:t>15</w:t>
      </w:r>
      <w:r>
        <w:fldChar w:fldCharType="end"/>
      </w:r>
    </w:p>
    <w:p w:rsidR="00354BC3" w:rsidRDefault="00354BC3">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_Toc17295246 \h </w:instrText>
      </w:r>
      <w:r>
        <w:fldChar w:fldCharType="separate"/>
      </w:r>
      <w:r>
        <w:t>16</w:t>
      </w:r>
      <w:r>
        <w:fldChar w:fldCharType="end"/>
      </w:r>
    </w:p>
    <w:p w:rsidR="00354BC3" w:rsidRDefault="00354BC3">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rPr>
        <w:tab/>
      </w:r>
      <w:r>
        <w:rPr>
          <w:lang w:eastAsia="zh-CN"/>
        </w:rPr>
        <w:t>Solution Evaluation</w:t>
      </w:r>
      <w:r>
        <w:tab/>
      </w:r>
      <w:r>
        <w:fldChar w:fldCharType="begin" w:fldLock="1"/>
      </w:r>
      <w:r>
        <w:instrText xml:space="preserve"> PAGEREF _Toc17295247 \h </w:instrText>
      </w:r>
      <w:r>
        <w:fldChar w:fldCharType="separate"/>
      </w:r>
      <w:r>
        <w:t>16</w:t>
      </w:r>
      <w:r>
        <w:fldChar w:fldCharType="end"/>
      </w:r>
    </w:p>
    <w:p w:rsidR="00354BC3" w:rsidRDefault="00354BC3">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Solution #2: Addition of new values to RAT type IE</w:t>
      </w:r>
      <w:r>
        <w:tab/>
      </w:r>
      <w:r>
        <w:fldChar w:fldCharType="begin" w:fldLock="1"/>
      </w:r>
      <w:r>
        <w:instrText xml:space="preserve"> PAGEREF _Toc17295248 \h </w:instrText>
      </w:r>
      <w:r>
        <w:fldChar w:fldCharType="separate"/>
      </w:r>
      <w:r>
        <w:t>16</w:t>
      </w:r>
      <w:r>
        <w:fldChar w:fldCharType="end"/>
      </w:r>
    </w:p>
    <w:p w:rsidR="00354BC3" w:rsidRDefault="00354BC3">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_Toc17295249 \h </w:instrText>
      </w:r>
      <w:r>
        <w:fldChar w:fldCharType="separate"/>
      </w:r>
      <w:r>
        <w:t>16</w:t>
      </w:r>
      <w:r>
        <w:fldChar w:fldCharType="end"/>
      </w:r>
    </w:p>
    <w:p w:rsidR="00354BC3" w:rsidRDefault="00354BC3">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_Toc17295250 \h </w:instrText>
      </w:r>
      <w:r>
        <w:fldChar w:fldCharType="separate"/>
      </w:r>
      <w:r>
        <w:t>17</w:t>
      </w:r>
      <w:r>
        <w:fldChar w:fldCharType="end"/>
      </w:r>
    </w:p>
    <w:p w:rsidR="00354BC3" w:rsidRDefault="00354BC3">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_Toc17295251 \h </w:instrText>
      </w:r>
      <w:r>
        <w:fldChar w:fldCharType="separate"/>
      </w:r>
      <w:r>
        <w:t>18</w:t>
      </w:r>
      <w:r>
        <w:fldChar w:fldCharType="end"/>
      </w:r>
    </w:p>
    <w:p w:rsidR="00354BC3" w:rsidRDefault="00354BC3">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rPr>
        <w:tab/>
      </w:r>
      <w:r>
        <w:rPr>
          <w:lang w:eastAsia="zh-CN"/>
        </w:rPr>
        <w:t>Solution evaluation</w:t>
      </w:r>
      <w:r>
        <w:tab/>
      </w:r>
      <w:r>
        <w:fldChar w:fldCharType="begin" w:fldLock="1"/>
      </w:r>
      <w:r>
        <w:instrText xml:space="preserve"> PAGEREF _Toc17295252 \h </w:instrText>
      </w:r>
      <w:r>
        <w:fldChar w:fldCharType="separate"/>
      </w:r>
      <w:r>
        <w:t>19</w:t>
      </w:r>
      <w:r>
        <w:fldChar w:fldCharType="end"/>
      </w:r>
    </w:p>
    <w:p w:rsidR="00354BC3" w:rsidRDefault="00354BC3">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Backhaul triggered QoS adaptation</w:t>
      </w:r>
      <w:r>
        <w:tab/>
      </w:r>
      <w:r>
        <w:fldChar w:fldCharType="begin" w:fldLock="1"/>
      </w:r>
      <w:r>
        <w:instrText xml:space="preserve"> PAGEREF _Toc17295253 \h </w:instrText>
      </w:r>
      <w:r>
        <w:fldChar w:fldCharType="separate"/>
      </w:r>
      <w:r>
        <w:t>19</w:t>
      </w:r>
      <w:r>
        <w:fldChar w:fldCharType="end"/>
      </w:r>
    </w:p>
    <w:p w:rsidR="00354BC3" w:rsidRDefault="00354BC3">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_Toc17295254 \h </w:instrText>
      </w:r>
      <w:r>
        <w:fldChar w:fldCharType="separate"/>
      </w:r>
      <w:r>
        <w:t>19</w:t>
      </w:r>
      <w:r>
        <w:fldChar w:fldCharType="end"/>
      </w:r>
    </w:p>
    <w:p w:rsidR="00354BC3" w:rsidRDefault="00354BC3">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_Toc17295255 \h </w:instrText>
      </w:r>
      <w:r>
        <w:fldChar w:fldCharType="separate"/>
      </w:r>
      <w:r>
        <w:t>20</w:t>
      </w:r>
      <w:r>
        <w:fldChar w:fldCharType="end"/>
      </w:r>
    </w:p>
    <w:p w:rsidR="00354BC3" w:rsidRDefault="00354BC3">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_Toc17295256 \h </w:instrText>
      </w:r>
      <w:r>
        <w:fldChar w:fldCharType="separate"/>
      </w:r>
      <w:r>
        <w:t>23</w:t>
      </w:r>
      <w:r>
        <w:fldChar w:fldCharType="end"/>
      </w:r>
    </w:p>
    <w:p w:rsidR="00354BC3" w:rsidRDefault="00354BC3">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rPr>
        <w:tab/>
      </w:r>
      <w:r>
        <w:rPr>
          <w:lang w:eastAsia="zh-CN"/>
        </w:rPr>
        <w:t>Solution Evaluation</w:t>
      </w:r>
      <w:r>
        <w:tab/>
      </w:r>
      <w:r>
        <w:fldChar w:fldCharType="begin" w:fldLock="1"/>
      </w:r>
      <w:r>
        <w:instrText xml:space="preserve"> PAGEREF _Toc17295257 \h </w:instrText>
      </w:r>
      <w:r>
        <w:fldChar w:fldCharType="separate"/>
      </w:r>
      <w:r>
        <w:t>23</w:t>
      </w:r>
      <w:r>
        <w:fldChar w:fldCharType="end"/>
      </w:r>
    </w:p>
    <w:p w:rsidR="00354BC3" w:rsidRDefault="00354BC3">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w:t>
      </w:r>
      <w:r>
        <w:rPr>
          <w:lang w:eastAsia="zh-CN"/>
        </w:rPr>
        <w:t>4</w:t>
      </w:r>
      <w:r>
        <w:t xml:space="preserve"> for Key Issue #7: </w:t>
      </w:r>
      <w:r>
        <w:rPr>
          <w:lang w:eastAsia="zh-CN"/>
        </w:rPr>
        <w:t>Support of UP path switch between</w:t>
      </w:r>
      <w:r>
        <w:t xml:space="preserve"> SAT RAN and TER RAN</w:t>
      </w:r>
      <w:r>
        <w:tab/>
      </w:r>
      <w:r>
        <w:fldChar w:fldCharType="begin" w:fldLock="1"/>
      </w:r>
      <w:r>
        <w:instrText xml:space="preserve"> PAGEREF _Toc17295258 \h </w:instrText>
      </w:r>
      <w:r>
        <w:fldChar w:fldCharType="separate"/>
      </w:r>
      <w:r>
        <w:t>23</w:t>
      </w:r>
      <w:r>
        <w:fldChar w:fldCharType="end"/>
      </w:r>
    </w:p>
    <w:p w:rsidR="00354BC3" w:rsidRDefault="00354BC3">
      <w:pPr>
        <w:pStyle w:val="TOC3"/>
        <w:rPr>
          <w:rFonts w:asciiTheme="minorHAnsi" w:eastAsiaTheme="minorEastAsia" w:hAnsiTheme="minorHAnsi" w:cstheme="minorBidi"/>
          <w:sz w:val="22"/>
          <w:szCs w:val="22"/>
          <w:lang w:eastAsia="en-GB"/>
        </w:rPr>
      </w:pPr>
      <w:r>
        <w:t>6.</w:t>
      </w:r>
      <w:r>
        <w:rPr>
          <w:lang w:eastAsia="zh-CN"/>
        </w:rPr>
        <w:t>4</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_Toc17295259 \h </w:instrText>
      </w:r>
      <w:r>
        <w:fldChar w:fldCharType="separate"/>
      </w:r>
      <w:r>
        <w:t>23</w:t>
      </w:r>
      <w:r>
        <w:fldChar w:fldCharType="end"/>
      </w:r>
    </w:p>
    <w:p w:rsidR="00354BC3" w:rsidRDefault="00354BC3">
      <w:pPr>
        <w:pStyle w:val="TOC3"/>
        <w:rPr>
          <w:rFonts w:asciiTheme="minorHAnsi" w:eastAsiaTheme="minorEastAsia" w:hAnsiTheme="minorHAnsi" w:cstheme="minorBidi"/>
          <w:sz w:val="22"/>
          <w:szCs w:val="22"/>
          <w:lang w:eastAsia="en-GB"/>
        </w:rPr>
      </w:pPr>
      <w:r>
        <w:t>6.</w:t>
      </w:r>
      <w:r>
        <w:rPr>
          <w:lang w:eastAsia="zh-CN"/>
        </w:rPr>
        <w:t>4</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_Toc17295260 \h </w:instrText>
      </w:r>
      <w:r>
        <w:fldChar w:fldCharType="separate"/>
      </w:r>
      <w:r>
        <w:t>24</w:t>
      </w:r>
      <w:r>
        <w:fldChar w:fldCharType="end"/>
      </w:r>
    </w:p>
    <w:p w:rsidR="00354BC3" w:rsidRDefault="00354BC3">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rPr>
        <w:tab/>
      </w:r>
      <w:r>
        <w:rPr>
          <w:lang w:eastAsia="zh-CN"/>
        </w:rPr>
        <w:t>Activating a MA-PDU session for path switching</w:t>
      </w:r>
      <w:r>
        <w:tab/>
      </w:r>
      <w:r>
        <w:fldChar w:fldCharType="begin" w:fldLock="1"/>
      </w:r>
      <w:r>
        <w:instrText xml:space="preserve"> PAGEREF _Toc17295261 \h </w:instrText>
      </w:r>
      <w:r>
        <w:fldChar w:fldCharType="separate"/>
      </w:r>
      <w:r>
        <w:t>24</w:t>
      </w:r>
      <w:r>
        <w:fldChar w:fldCharType="end"/>
      </w:r>
    </w:p>
    <w:p w:rsidR="00354BC3" w:rsidRDefault="00354BC3">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_Toc17295262 \h </w:instrText>
      </w:r>
      <w:r>
        <w:fldChar w:fldCharType="separate"/>
      </w:r>
      <w:r>
        <w:t>25</w:t>
      </w:r>
      <w:r>
        <w:fldChar w:fldCharType="end"/>
      </w:r>
    </w:p>
    <w:p w:rsidR="00354BC3" w:rsidRDefault="00354BC3">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rPr>
        <w:tab/>
      </w:r>
      <w:r>
        <w:rPr>
          <w:lang w:eastAsia="zh-CN"/>
        </w:rPr>
        <w:t>Solution Evaluation</w:t>
      </w:r>
      <w:r>
        <w:tab/>
      </w:r>
      <w:r>
        <w:fldChar w:fldCharType="begin" w:fldLock="1"/>
      </w:r>
      <w:r>
        <w:instrText xml:space="preserve"> PAGEREF _Toc17295263 \h </w:instrText>
      </w:r>
      <w:r>
        <w:fldChar w:fldCharType="separate"/>
      </w:r>
      <w:r>
        <w:t>25</w:t>
      </w:r>
      <w:r>
        <w:fldChar w:fldCharType="end"/>
      </w:r>
    </w:p>
    <w:p w:rsidR="00354BC3" w:rsidRDefault="00354BC3">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QoS control for satellite backhaul scenario</w:t>
      </w:r>
      <w:r>
        <w:tab/>
      </w:r>
      <w:r>
        <w:fldChar w:fldCharType="begin" w:fldLock="1"/>
      </w:r>
      <w:r>
        <w:instrText xml:space="preserve"> PAGEREF _Toc17295264 \h </w:instrText>
      </w:r>
      <w:r>
        <w:fldChar w:fldCharType="separate"/>
      </w:r>
      <w:r>
        <w:t>25</w:t>
      </w:r>
      <w:r>
        <w:fldChar w:fldCharType="end"/>
      </w:r>
    </w:p>
    <w:p w:rsidR="00354BC3" w:rsidRDefault="00354BC3">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_Toc17295265 \h </w:instrText>
      </w:r>
      <w:r>
        <w:fldChar w:fldCharType="separate"/>
      </w:r>
      <w:r>
        <w:t>25</w:t>
      </w:r>
      <w:r>
        <w:fldChar w:fldCharType="end"/>
      </w:r>
    </w:p>
    <w:p w:rsidR="00354BC3" w:rsidRDefault="00354BC3">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_Toc17295266 \h </w:instrText>
      </w:r>
      <w:r>
        <w:fldChar w:fldCharType="separate"/>
      </w:r>
      <w:r>
        <w:t>25</w:t>
      </w:r>
      <w:r>
        <w:fldChar w:fldCharType="end"/>
      </w:r>
    </w:p>
    <w:p w:rsidR="00354BC3" w:rsidRDefault="00354BC3">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_Toc17295267 \h </w:instrText>
      </w:r>
      <w:r>
        <w:fldChar w:fldCharType="separate"/>
      </w:r>
      <w:r>
        <w:t>27</w:t>
      </w:r>
      <w:r>
        <w:fldChar w:fldCharType="end"/>
      </w:r>
    </w:p>
    <w:p w:rsidR="00354BC3" w:rsidRDefault="00354BC3">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rPr>
        <w:tab/>
      </w:r>
      <w:r>
        <w:rPr>
          <w:lang w:eastAsia="zh-CN"/>
        </w:rPr>
        <w:t>Solution Evaluation</w:t>
      </w:r>
      <w:r>
        <w:tab/>
      </w:r>
      <w:r>
        <w:fldChar w:fldCharType="begin" w:fldLock="1"/>
      </w:r>
      <w:r>
        <w:instrText xml:space="preserve"> PAGEREF _Toc17295268 \h </w:instrText>
      </w:r>
      <w:r>
        <w:fldChar w:fldCharType="separate"/>
      </w:r>
      <w:r>
        <w:t>27</w:t>
      </w:r>
      <w:r>
        <w:fldChar w:fldCharType="end"/>
      </w:r>
    </w:p>
    <w:p w:rsidR="00354BC3" w:rsidRDefault="00354BC3">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for Key Issue #8: Role of satellite backhaul in content distribution towards the edge</w:t>
      </w:r>
      <w:r>
        <w:tab/>
      </w:r>
      <w:r>
        <w:fldChar w:fldCharType="begin" w:fldLock="1"/>
      </w:r>
      <w:r>
        <w:instrText xml:space="preserve"> PAGEREF _Toc17295269 \h </w:instrText>
      </w:r>
      <w:r>
        <w:fldChar w:fldCharType="separate"/>
      </w:r>
      <w:r>
        <w:t>27</w:t>
      </w:r>
      <w:r>
        <w:fldChar w:fldCharType="end"/>
      </w:r>
    </w:p>
    <w:p w:rsidR="00354BC3" w:rsidRDefault="00354BC3">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rPr>
        <w:tab/>
      </w:r>
      <w:r>
        <w:rPr>
          <w:lang w:eastAsia="zh-CN"/>
        </w:rPr>
        <w:t>General description</w:t>
      </w:r>
      <w:r>
        <w:tab/>
      </w:r>
      <w:r>
        <w:fldChar w:fldCharType="begin" w:fldLock="1"/>
      </w:r>
      <w:r>
        <w:instrText xml:space="preserve"> PAGEREF _Toc17295270 \h </w:instrText>
      </w:r>
      <w:r>
        <w:fldChar w:fldCharType="separate"/>
      </w:r>
      <w:r>
        <w:t>27</w:t>
      </w:r>
      <w:r>
        <w:fldChar w:fldCharType="end"/>
      </w:r>
    </w:p>
    <w:p w:rsidR="00354BC3" w:rsidRDefault="00354BC3">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_Toc17295271 \h </w:instrText>
      </w:r>
      <w:r>
        <w:fldChar w:fldCharType="separate"/>
      </w:r>
      <w:r>
        <w:t>28</w:t>
      </w:r>
      <w:r>
        <w:fldChar w:fldCharType="end"/>
      </w:r>
    </w:p>
    <w:p w:rsidR="00354BC3" w:rsidRDefault="00354BC3">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Procedures to serve UE from the edge with a requested content</w:t>
      </w:r>
      <w:r>
        <w:tab/>
      </w:r>
      <w:r>
        <w:fldChar w:fldCharType="begin" w:fldLock="1"/>
      </w:r>
      <w:r>
        <w:instrText xml:space="preserve"> PAGEREF _Toc17295272 \h </w:instrText>
      </w:r>
      <w:r>
        <w:fldChar w:fldCharType="separate"/>
      </w:r>
      <w:r>
        <w:t>28</w:t>
      </w:r>
      <w:r>
        <w:fldChar w:fldCharType="end"/>
      </w:r>
    </w:p>
    <w:p w:rsidR="00354BC3" w:rsidRDefault="00354BC3">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rPr>
        <w:tab/>
      </w:r>
      <w:r>
        <w:rPr>
          <w:lang w:eastAsia="ko-KR"/>
        </w:rPr>
        <w:t>Impacts on existing nodes and functionality</w:t>
      </w:r>
      <w:r>
        <w:tab/>
      </w:r>
      <w:r>
        <w:fldChar w:fldCharType="begin" w:fldLock="1"/>
      </w:r>
      <w:r>
        <w:instrText xml:space="preserve"> PAGEREF _Toc17295273 \h </w:instrText>
      </w:r>
      <w:r>
        <w:fldChar w:fldCharType="separate"/>
      </w:r>
      <w:r>
        <w:t>29</w:t>
      </w:r>
      <w:r>
        <w:fldChar w:fldCharType="end"/>
      </w:r>
    </w:p>
    <w:p w:rsidR="00354BC3" w:rsidRDefault="00354BC3">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rPr>
        <w:tab/>
      </w:r>
      <w:r>
        <w:rPr>
          <w:lang w:eastAsia="ko-KR"/>
        </w:rPr>
        <w:t>Solution evaluation</w:t>
      </w:r>
      <w:r>
        <w:tab/>
      </w:r>
      <w:r>
        <w:fldChar w:fldCharType="begin" w:fldLock="1"/>
      </w:r>
      <w:r>
        <w:instrText xml:space="preserve"> PAGEREF _Toc17295274 \h </w:instrText>
      </w:r>
      <w:r>
        <w:fldChar w:fldCharType="separate"/>
      </w:r>
      <w:r>
        <w:t>29</w:t>
      </w:r>
      <w:r>
        <w:fldChar w:fldCharType="end"/>
      </w:r>
    </w:p>
    <w:p w:rsidR="00354BC3" w:rsidRDefault="00354BC3">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for Key Issue #2: Idle mode mobility procedure for non-geostationary satellite access</w:t>
      </w:r>
      <w:r>
        <w:tab/>
      </w:r>
      <w:r>
        <w:fldChar w:fldCharType="begin" w:fldLock="1"/>
      </w:r>
      <w:r>
        <w:instrText xml:space="preserve"> PAGEREF _Toc17295275 \h </w:instrText>
      </w:r>
      <w:r>
        <w:fldChar w:fldCharType="separate"/>
      </w:r>
      <w:r>
        <w:t>29</w:t>
      </w:r>
      <w:r>
        <w:fldChar w:fldCharType="end"/>
      </w:r>
    </w:p>
    <w:p w:rsidR="00354BC3" w:rsidRDefault="00354BC3">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_Toc17295276 \h </w:instrText>
      </w:r>
      <w:r>
        <w:fldChar w:fldCharType="separate"/>
      </w:r>
      <w:r>
        <w:t>29</w:t>
      </w:r>
      <w:r>
        <w:fldChar w:fldCharType="end"/>
      </w:r>
    </w:p>
    <w:p w:rsidR="00354BC3" w:rsidRDefault="00354BC3">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_Toc17295277 \h </w:instrText>
      </w:r>
      <w:r>
        <w:fldChar w:fldCharType="separate"/>
      </w:r>
      <w:r>
        <w:t>29</w:t>
      </w:r>
      <w:r>
        <w:fldChar w:fldCharType="end"/>
      </w:r>
    </w:p>
    <w:p w:rsidR="00354BC3" w:rsidRDefault="00354BC3">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_Toc17295278 \h </w:instrText>
      </w:r>
      <w:r>
        <w:fldChar w:fldCharType="separate"/>
      </w:r>
      <w:r>
        <w:t>32</w:t>
      </w:r>
      <w:r>
        <w:fldChar w:fldCharType="end"/>
      </w:r>
    </w:p>
    <w:p w:rsidR="00354BC3" w:rsidRDefault="00354BC3">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rPr>
        <w:tab/>
      </w:r>
      <w:r>
        <w:rPr>
          <w:lang w:eastAsia="zh-CN"/>
        </w:rPr>
        <w:t>Solution Evaluation</w:t>
      </w:r>
      <w:r>
        <w:tab/>
      </w:r>
      <w:r>
        <w:fldChar w:fldCharType="begin" w:fldLock="1"/>
      </w:r>
      <w:r>
        <w:instrText xml:space="preserve"> PAGEREF _Toc17295279 \h </w:instrText>
      </w:r>
      <w:r>
        <w:fldChar w:fldCharType="separate"/>
      </w:r>
      <w:r>
        <w:t>32</w:t>
      </w:r>
      <w:r>
        <w:fldChar w:fldCharType="end"/>
      </w:r>
    </w:p>
    <w:p w:rsidR="00354BC3" w:rsidRDefault="00354BC3">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5GS enhancement to support gNBs on NGSO satellites</w:t>
      </w:r>
      <w:r>
        <w:tab/>
      </w:r>
      <w:r>
        <w:fldChar w:fldCharType="begin" w:fldLock="1"/>
      </w:r>
      <w:r>
        <w:instrText xml:space="preserve"> PAGEREF _Toc17295280 \h </w:instrText>
      </w:r>
      <w:r>
        <w:fldChar w:fldCharType="separate"/>
      </w:r>
      <w:r>
        <w:t>32</w:t>
      </w:r>
      <w:r>
        <w:fldChar w:fldCharType="end"/>
      </w:r>
    </w:p>
    <w:p w:rsidR="00354BC3" w:rsidRDefault="00354BC3">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_Toc17295281 \h </w:instrText>
      </w:r>
      <w:r>
        <w:fldChar w:fldCharType="separate"/>
      </w:r>
      <w:r>
        <w:t>32</w:t>
      </w:r>
      <w:r>
        <w:fldChar w:fldCharType="end"/>
      </w:r>
    </w:p>
    <w:p w:rsidR="00354BC3" w:rsidRDefault="00354BC3">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_Toc17295282 \h </w:instrText>
      </w:r>
      <w:r>
        <w:fldChar w:fldCharType="separate"/>
      </w:r>
      <w:r>
        <w:t>33</w:t>
      </w:r>
      <w:r>
        <w:fldChar w:fldCharType="end"/>
      </w:r>
    </w:p>
    <w:p w:rsidR="00354BC3" w:rsidRDefault="00354BC3">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_Toc17295283 \h </w:instrText>
      </w:r>
      <w:r>
        <w:fldChar w:fldCharType="separate"/>
      </w:r>
      <w:r>
        <w:t>33</w:t>
      </w:r>
      <w:r>
        <w:fldChar w:fldCharType="end"/>
      </w:r>
    </w:p>
    <w:p w:rsidR="00354BC3" w:rsidRDefault="00354BC3">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rPr>
        <w:tab/>
      </w:r>
      <w:r>
        <w:rPr>
          <w:lang w:eastAsia="zh-CN"/>
        </w:rPr>
        <w:t>Solution Evaluation</w:t>
      </w:r>
      <w:r>
        <w:tab/>
      </w:r>
      <w:r>
        <w:fldChar w:fldCharType="begin" w:fldLock="1"/>
      </w:r>
      <w:r>
        <w:instrText xml:space="preserve"> PAGEREF _Toc17295284 \h </w:instrText>
      </w:r>
      <w:r>
        <w:fldChar w:fldCharType="separate"/>
      </w:r>
      <w:r>
        <w:t>33</w:t>
      </w:r>
      <w:r>
        <w:fldChar w:fldCharType="end"/>
      </w:r>
    </w:p>
    <w:p w:rsidR="00354BC3" w:rsidRDefault="00354BC3">
      <w:pPr>
        <w:pStyle w:val="TOC2"/>
        <w:rPr>
          <w:rFonts w:asciiTheme="minorHAnsi" w:eastAsiaTheme="minorEastAsia" w:hAnsiTheme="minorHAnsi" w:cstheme="minorBidi"/>
          <w:sz w:val="22"/>
          <w:szCs w:val="22"/>
          <w:lang w:eastAsia="en-GB"/>
        </w:rPr>
      </w:pPr>
      <w:r w:rsidRPr="00354BC3">
        <w:t>6.9</w:t>
      </w:r>
      <w:r w:rsidRPr="00354BC3">
        <w:rPr>
          <w:rFonts w:asciiTheme="minorHAnsi" w:hAnsiTheme="minorHAnsi" w:cstheme="minorBidi"/>
          <w:sz w:val="22"/>
          <w:szCs w:val="22"/>
        </w:rPr>
        <w:tab/>
      </w:r>
      <w:r w:rsidRPr="00141030">
        <w:rPr>
          <w:rFonts w:eastAsia="MS Mincho"/>
          <w:lang w:eastAsia="fr-FR"/>
        </w:rPr>
        <w:t>Solution #9: Distributed gNB for NGSO satellites</w:t>
      </w:r>
      <w:r>
        <w:tab/>
      </w:r>
      <w:r>
        <w:fldChar w:fldCharType="begin" w:fldLock="1"/>
      </w:r>
      <w:r>
        <w:instrText xml:space="preserve"> PAGEREF _Toc17295285 \h </w:instrText>
      </w:r>
      <w:r>
        <w:fldChar w:fldCharType="separate"/>
      </w:r>
      <w:r>
        <w:t>33</w:t>
      </w:r>
      <w:r>
        <w:fldChar w:fldCharType="end"/>
      </w:r>
    </w:p>
    <w:p w:rsidR="00354BC3" w:rsidRDefault="00354BC3">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_Toc17295286 \h </w:instrText>
      </w:r>
      <w:r>
        <w:fldChar w:fldCharType="separate"/>
      </w:r>
      <w:r>
        <w:t>33</w:t>
      </w:r>
      <w:r>
        <w:fldChar w:fldCharType="end"/>
      </w:r>
    </w:p>
    <w:p w:rsidR="00354BC3" w:rsidRDefault="00354BC3">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_Toc17295287 \h </w:instrText>
      </w:r>
      <w:r>
        <w:fldChar w:fldCharType="separate"/>
      </w:r>
      <w:r>
        <w:t>35</w:t>
      </w:r>
      <w:r>
        <w:fldChar w:fldCharType="end"/>
      </w:r>
    </w:p>
    <w:p w:rsidR="00354BC3" w:rsidRDefault="00354BC3">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Impacts on existing nodes and functionality</w:t>
      </w:r>
      <w:r>
        <w:tab/>
      </w:r>
      <w:r>
        <w:fldChar w:fldCharType="begin" w:fldLock="1"/>
      </w:r>
      <w:r>
        <w:instrText xml:space="preserve"> PAGEREF _Toc17295288 \h </w:instrText>
      </w:r>
      <w:r>
        <w:fldChar w:fldCharType="separate"/>
      </w:r>
      <w:r>
        <w:t>35</w:t>
      </w:r>
      <w:r>
        <w:fldChar w:fldCharType="end"/>
      </w:r>
    </w:p>
    <w:p w:rsidR="00354BC3" w:rsidRDefault="00354BC3">
      <w:pPr>
        <w:pStyle w:val="TOC2"/>
        <w:rPr>
          <w:rFonts w:asciiTheme="minorHAnsi" w:eastAsiaTheme="minorEastAsia" w:hAnsiTheme="minorHAnsi" w:cstheme="minorBidi"/>
          <w:sz w:val="22"/>
          <w:szCs w:val="22"/>
          <w:lang w:eastAsia="en-GB"/>
        </w:rPr>
      </w:pPr>
      <w:r>
        <w:t>6.X</w:t>
      </w:r>
      <w:r>
        <w:rPr>
          <w:rFonts w:asciiTheme="minorHAnsi" w:eastAsiaTheme="minorEastAsia" w:hAnsiTheme="minorHAnsi" w:cstheme="minorBidi"/>
          <w:sz w:val="22"/>
          <w:szCs w:val="22"/>
          <w:lang w:eastAsia="en-GB"/>
        </w:rPr>
        <w:tab/>
      </w:r>
      <w:r>
        <w:t>Solution #X: &lt;Solution Title&gt;</w:t>
      </w:r>
      <w:r>
        <w:tab/>
      </w:r>
      <w:r>
        <w:fldChar w:fldCharType="begin" w:fldLock="1"/>
      </w:r>
      <w:r>
        <w:instrText xml:space="preserve"> PAGEREF _Toc17295289 \h </w:instrText>
      </w:r>
      <w:r>
        <w:fldChar w:fldCharType="separate"/>
      </w:r>
      <w:r>
        <w:t>35</w:t>
      </w:r>
      <w:r>
        <w:fldChar w:fldCharType="end"/>
      </w:r>
    </w:p>
    <w:p w:rsidR="00354BC3" w:rsidRDefault="00354BC3">
      <w:pPr>
        <w:pStyle w:val="TOC3"/>
        <w:rPr>
          <w:rFonts w:asciiTheme="minorHAnsi" w:eastAsiaTheme="minorEastAsia" w:hAnsiTheme="minorHAnsi" w:cstheme="minorBidi"/>
          <w:sz w:val="22"/>
          <w:szCs w:val="22"/>
          <w:lang w:eastAsia="en-GB"/>
        </w:rPr>
      </w:pPr>
      <w:r>
        <w:t>6.X.1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_Toc17295290 \h </w:instrText>
      </w:r>
      <w:r>
        <w:fldChar w:fldCharType="separate"/>
      </w:r>
      <w:r>
        <w:t>35</w:t>
      </w:r>
      <w:r>
        <w:fldChar w:fldCharType="end"/>
      </w:r>
    </w:p>
    <w:p w:rsidR="00354BC3" w:rsidRDefault="00354BC3">
      <w:pPr>
        <w:pStyle w:val="TOC3"/>
        <w:rPr>
          <w:rFonts w:asciiTheme="minorHAnsi" w:eastAsiaTheme="minorEastAsia" w:hAnsiTheme="minorHAnsi" w:cstheme="minorBidi"/>
          <w:sz w:val="22"/>
          <w:szCs w:val="22"/>
          <w:lang w:eastAsia="en-GB"/>
        </w:rPr>
      </w:pPr>
      <w:r>
        <w:t>6.X.2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_Toc17295291 \h </w:instrText>
      </w:r>
      <w:r>
        <w:fldChar w:fldCharType="separate"/>
      </w:r>
      <w:r>
        <w:t>35</w:t>
      </w:r>
      <w:r>
        <w:fldChar w:fldCharType="end"/>
      </w:r>
    </w:p>
    <w:p w:rsidR="00354BC3" w:rsidRDefault="00354BC3">
      <w:pPr>
        <w:pStyle w:val="TOC3"/>
        <w:rPr>
          <w:rFonts w:asciiTheme="minorHAnsi" w:eastAsiaTheme="minorEastAsia" w:hAnsiTheme="minorHAnsi" w:cstheme="minorBidi"/>
          <w:sz w:val="22"/>
          <w:szCs w:val="22"/>
          <w:lang w:eastAsia="en-GB"/>
        </w:rPr>
      </w:pPr>
      <w:r>
        <w:t>6.X.3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_Toc17295292 \h </w:instrText>
      </w:r>
      <w:r>
        <w:fldChar w:fldCharType="separate"/>
      </w:r>
      <w:r>
        <w:t>35</w:t>
      </w:r>
      <w:r>
        <w:fldChar w:fldCharType="end"/>
      </w:r>
    </w:p>
    <w:p w:rsidR="00354BC3" w:rsidRDefault="00354BC3">
      <w:pPr>
        <w:pStyle w:val="TOC3"/>
        <w:rPr>
          <w:rFonts w:asciiTheme="minorHAnsi" w:eastAsiaTheme="minorEastAsia" w:hAnsiTheme="minorHAnsi" w:cstheme="minorBidi"/>
          <w:sz w:val="22"/>
          <w:szCs w:val="22"/>
          <w:lang w:eastAsia="en-GB"/>
        </w:rPr>
      </w:pPr>
      <w:r>
        <w:t>6.X.4</w:t>
      </w:r>
      <w:r>
        <w:rPr>
          <w:rFonts w:asciiTheme="minorHAnsi" w:eastAsiaTheme="minorEastAsia" w:hAnsiTheme="minorHAnsi" w:cstheme="minorBidi"/>
          <w:sz w:val="22"/>
          <w:szCs w:val="22"/>
        </w:rPr>
        <w:tab/>
      </w:r>
      <w:r>
        <w:rPr>
          <w:lang w:eastAsia="zh-CN"/>
        </w:rPr>
        <w:t>Solution Evaluation</w:t>
      </w:r>
      <w:r>
        <w:tab/>
      </w:r>
      <w:r>
        <w:fldChar w:fldCharType="begin" w:fldLock="1"/>
      </w:r>
      <w:r>
        <w:instrText xml:space="preserve"> PAGEREF _Toc17295293 \h </w:instrText>
      </w:r>
      <w:r>
        <w:fldChar w:fldCharType="separate"/>
      </w:r>
      <w:r>
        <w:t>35</w:t>
      </w:r>
      <w:r>
        <w:fldChar w:fldCharType="end"/>
      </w:r>
    </w:p>
    <w:p w:rsidR="00354BC3" w:rsidRDefault="00354BC3">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_Toc17295294 \h </w:instrText>
      </w:r>
      <w:r>
        <w:fldChar w:fldCharType="separate"/>
      </w:r>
      <w:r>
        <w:t>35</w:t>
      </w:r>
      <w:r>
        <w:fldChar w:fldCharType="end"/>
      </w:r>
    </w:p>
    <w:p w:rsidR="00354BC3" w:rsidRDefault="00354BC3">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rPr>
        <w:tab/>
      </w:r>
      <w:r>
        <w:rPr>
          <w:lang w:eastAsia="zh-CN"/>
        </w:rPr>
        <w:t>Evaluation of solutions for Key Issue #5 - QoS with satellite backhaul</w:t>
      </w:r>
      <w:r>
        <w:tab/>
      </w:r>
      <w:r>
        <w:fldChar w:fldCharType="begin" w:fldLock="1"/>
      </w:r>
      <w:r>
        <w:instrText xml:space="preserve"> PAGEREF _Toc17295295 \h </w:instrText>
      </w:r>
      <w:r>
        <w:fldChar w:fldCharType="separate"/>
      </w:r>
      <w:r>
        <w:t>36</w:t>
      </w:r>
      <w:r>
        <w:fldChar w:fldCharType="end"/>
      </w:r>
    </w:p>
    <w:p w:rsidR="00354BC3" w:rsidRDefault="00354BC3">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Evaluation of solutions for Key Issue #8 - The role of satellite link in content distribution towards the edge</w:t>
      </w:r>
      <w:r>
        <w:tab/>
      </w:r>
      <w:r>
        <w:fldChar w:fldCharType="begin" w:fldLock="1"/>
      </w:r>
      <w:r>
        <w:instrText xml:space="preserve"> PAGEREF _Toc17295296 \h </w:instrText>
      </w:r>
      <w:r>
        <w:fldChar w:fldCharType="separate"/>
      </w:r>
      <w:r>
        <w:t>37</w:t>
      </w:r>
      <w:r>
        <w:fldChar w:fldCharType="end"/>
      </w:r>
    </w:p>
    <w:p w:rsidR="00354BC3" w:rsidRDefault="00354BC3">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Evaluation of solutions for Key Issue #7 - Multi connectivity with satellite access</w:t>
      </w:r>
      <w:r>
        <w:tab/>
      </w:r>
      <w:r>
        <w:fldChar w:fldCharType="begin" w:fldLock="1"/>
      </w:r>
      <w:r>
        <w:instrText xml:space="preserve"> PAGEREF _Toc17295297 \h </w:instrText>
      </w:r>
      <w:r>
        <w:fldChar w:fldCharType="separate"/>
      </w:r>
      <w:r>
        <w:t>37</w:t>
      </w:r>
      <w:r>
        <w:fldChar w:fldCharType="end"/>
      </w:r>
    </w:p>
    <w:p w:rsidR="00354BC3" w:rsidRDefault="00354BC3">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_Toc17295298 \h </w:instrText>
      </w:r>
      <w:r>
        <w:fldChar w:fldCharType="separate"/>
      </w:r>
      <w:r>
        <w:t>37</w:t>
      </w:r>
      <w:r>
        <w:fldChar w:fldCharType="end"/>
      </w:r>
    </w:p>
    <w:p w:rsidR="00354BC3" w:rsidRDefault="00354BC3">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Conclusion on solutions for Key Issue #8</w:t>
      </w:r>
      <w:r>
        <w:tab/>
      </w:r>
      <w:r>
        <w:fldChar w:fldCharType="begin" w:fldLock="1"/>
      </w:r>
      <w:r>
        <w:instrText xml:space="preserve"> PAGEREF _Toc17295299 \h </w:instrText>
      </w:r>
      <w:r>
        <w:fldChar w:fldCharType="separate"/>
      </w:r>
      <w:r>
        <w:t>37</w:t>
      </w:r>
      <w:r>
        <w:fldChar w:fldCharType="end"/>
      </w:r>
    </w:p>
    <w:p w:rsidR="00354BC3" w:rsidRDefault="00354BC3">
      <w:pPr>
        <w:pStyle w:val="TOC9"/>
        <w:rPr>
          <w:rFonts w:asciiTheme="minorHAnsi" w:eastAsiaTheme="minorEastAsia" w:hAnsiTheme="minorHAnsi" w:cstheme="minorBidi"/>
          <w:b w:val="0"/>
          <w:szCs w:val="22"/>
          <w:lang w:eastAsia="en-GB"/>
        </w:rPr>
      </w:pPr>
      <w:r>
        <w:t>Annex A:</w:t>
      </w:r>
      <w:r>
        <w:tab/>
        <w:t>Characteristics of satellite systems</w:t>
      </w:r>
      <w:r>
        <w:tab/>
      </w:r>
      <w:r>
        <w:fldChar w:fldCharType="begin" w:fldLock="1"/>
      </w:r>
      <w:r>
        <w:instrText xml:space="preserve"> PAGEREF _Toc17295300 \h </w:instrText>
      </w:r>
      <w:r>
        <w:fldChar w:fldCharType="separate"/>
      </w:r>
      <w:r>
        <w:t>38</w:t>
      </w:r>
      <w:r>
        <w:fldChar w:fldCharType="end"/>
      </w:r>
    </w:p>
    <w:p w:rsidR="00354BC3" w:rsidRDefault="00354BC3">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_Toc17295301 \h </w:instrText>
      </w:r>
      <w:r>
        <w:fldChar w:fldCharType="separate"/>
      </w:r>
      <w:r>
        <w:t>38</w:t>
      </w:r>
      <w:r>
        <w:fldChar w:fldCharType="end"/>
      </w:r>
    </w:p>
    <w:p w:rsidR="00354BC3" w:rsidRDefault="00354BC3">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Class of orbit</w:t>
      </w:r>
      <w:r>
        <w:tab/>
      </w:r>
      <w:r>
        <w:fldChar w:fldCharType="begin" w:fldLock="1"/>
      </w:r>
      <w:r>
        <w:instrText xml:space="preserve"> PAGEREF _Toc17295302 \h </w:instrText>
      </w:r>
      <w:r>
        <w:fldChar w:fldCharType="separate"/>
      </w:r>
      <w:r>
        <w:t>38</w:t>
      </w:r>
      <w:r>
        <w:fldChar w:fldCharType="end"/>
      </w:r>
    </w:p>
    <w:p w:rsidR="00354BC3" w:rsidRDefault="00354BC3">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Geometrical coverage of satellite and propagation delay</w:t>
      </w:r>
      <w:r>
        <w:tab/>
      </w:r>
      <w:r>
        <w:fldChar w:fldCharType="begin" w:fldLock="1"/>
      </w:r>
      <w:r>
        <w:instrText xml:space="preserve"> PAGEREF _Toc17295303 \h </w:instrText>
      </w:r>
      <w:r>
        <w:fldChar w:fldCharType="separate"/>
      </w:r>
      <w:r>
        <w:t>39</w:t>
      </w:r>
      <w:r>
        <w:fldChar w:fldCharType="end"/>
      </w:r>
    </w:p>
    <w:p w:rsidR="00354BC3" w:rsidRDefault="00354BC3">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Type of satellite communication payloads</w:t>
      </w:r>
      <w:r>
        <w:tab/>
      </w:r>
      <w:r>
        <w:fldChar w:fldCharType="begin" w:fldLock="1"/>
      </w:r>
      <w:r>
        <w:instrText xml:space="preserve"> PAGEREF _Toc17295304 \h </w:instrText>
      </w:r>
      <w:r>
        <w:fldChar w:fldCharType="separate"/>
      </w:r>
      <w:r>
        <w:t>40</w:t>
      </w:r>
      <w:r>
        <w:fldChar w:fldCharType="end"/>
      </w:r>
    </w:p>
    <w:p w:rsidR="00354BC3" w:rsidRDefault="00354BC3">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Handovers</w:t>
      </w:r>
      <w:r>
        <w:tab/>
      </w:r>
      <w:r>
        <w:fldChar w:fldCharType="begin" w:fldLock="1"/>
      </w:r>
      <w:r>
        <w:instrText xml:space="preserve"> PAGEREF _Toc17295305 \h </w:instrText>
      </w:r>
      <w:r>
        <w:fldChar w:fldCharType="separate"/>
      </w:r>
      <w:r>
        <w:t>41</w:t>
      </w:r>
      <w:r>
        <w:fldChar w:fldCharType="end"/>
      </w:r>
    </w:p>
    <w:p w:rsidR="00354BC3" w:rsidRDefault="00354BC3">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Air interfaces</w:t>
      </w:r>
      <w:r>
        <w:tab/>
      </w:r>
      <w:r>
        <w:fldChar w:fldCharType="begin" w:fldLock="1"/>
      </w:r>
      <w:r>
        <w:instrText xml:space="preserve"> PAGEREF _Toc17295306 \h </w:instrText>
      </w:r>
      <w:r>
        <w:fldChar w:fldCharType="separate"/>
      </w:r>
      <w:r>
        <w:t>41</w:t>
      </w:r>
      <w:r>
        <w:fldChar w:fldCharType="end"/>
      </w:r>
    </w:p>
    <w:p w:rsidR="00354BC3" w:rsidRDefault="00354BC3">
      <w:pPr>
        <w:pStyle w:val="TOC1"/>
        <w:rPr>
          <w:rFonts w:asciiTheme="minorHAnsi" w:eastAsiaTheme="minorEastAsia" w:hAnsiTheme="minorHAnsi" w:cstheme="minorBidi"/>
          <w:szCs w:val="22"/>
          <w:lang w:eastAsia="en-GB"/>
        </w:rPr>
      </w:pPr>
      <w:r>
        <w:t>A.7</w:t>
      </w:r>
      <w:r>
        <w:rPr>
          <w:rFonts w:asciiTheme="minorHAnsi" w:eastAsiaTheme="minorEastAsia" w:hAnsiTheme="minorHAnsi" w:cstheme="minorBidi"/>
          <w:szCs w:val="22"/>
          <w:lang w:eastAsia="en-GB"/>
        </w:rPr>
        <w:tab/>
      </w:r>
      <w:r>
        <w:t>General considerations on the use of satellite networks</w:t>
      </w:r>
      <w:r>
        <w:tab/>
      </w:r>
      <w:r>
        <w:fldChar w:fldCharType="begin" w:fldLock="1"/>
      </w:r>
      <w:r>
        <w:instrText xml:space="preserve"> PAGEREF _Toc17295307 \h </w:instrText>
      </w:r>
      <w:r>
        <w:fldChar w:fldCharType="separate"/>
      </w:r>
      <w:r>
        <w:t>41</w:t>
      </w:r>
      <w:r>
        <w:fldChar w:fldCharType="end"/>
      </w:r>
    </w:p>
    <w:p w:rsidR="00354BC3" w:rsidRDefault="00354BC3">
      <w:pPr>
        <w:pStyle w:val="TOC9"/>
        <w:rPr>
          <w:rFonts w:asciiTheme="minorHAnsi" w:eastAsiaTheme="minorEastAsia" w:hAnsiTheme="minorHAnsi" w:cstheme="minorBidi"/>
          <w:b w:val="0"/>
          <w:szCs w:val="22"/>
          <w:lang w:eastAsia="en-GB"/>
        </w:rPr>
      </w:pPr>
      <w:r>
        <w:t>Annex B:</w:t>
      </w:r>
      <w:r>
        <w:tab/>
        <w:t>Architecture Models for Satellite Integration in 5GS</w:t>
      </w:r>
      <w:r>
        <w:tab/>
      </w:r>
      <w:r>
        <w:fldChar w:fldCharType="begin" w:fldLock="1"/>
      </w:r>
      <w:r>
        <w:instrText xml:space="preserve"> PAGEREF _Toc17295308 \h </w:instrText>
      </w:r>
      <w:r>
        <w:fldChar w:fldCharType="separate"/>
      </w:r>
      <w:r>
        <w:t>42</w:t>
      </w:r>
      <w:r>
        <w:fldChar w:fldCharType="end"/>
      </w:r>
    </w:p>
    <w:p w:rsidR="00354BC3" w:rsidRDefault="00354BC3">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rPr>
        <w:tab/>
      </w:r>
      <w:r>
        <w:rPr>
          <w:lang w:eastAsia="ko-KR"/>
        </w:rPr>
        <w:t>Elementary satellite network architecture</w:t>
      </w:r>
      <w:r>
        <w:tab/>
      </w:r>
      <w:r>
        <w:fldChar w:fldCharType="begin" w:fldLock="1"/>
      </w:r>
      <w:r>
        <w:instrText xml:space="preserve"> PAGEREF _Toc17295309 \h </w:instrText>
      </w:r>
      <w:r>
        <w:fldChar w:fldCharType="separate"/>
      </w:r>
      <w:r>
        <w:t>42</w:t>
      </w:r>
      <w:r>
        <w:fldChar w:fldCharType="end"/>
      </w:r>
    </w:p>
    <w:p w:rsidR="00354BC3" w:rsidRDefault="00354BC3">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Reference architecture with satellite enabled NR-RAN</w:t>
      </w:r>
      <w:r>
        <w:tab/>
      </w:r>
      <w:r>
        <w:fldChar w:fldCharType="begin" w:fldLock="1"/>
      </w:r>
      <w:r>
        <w:instrText xml:space="preserve"> PAGEREF _Toc17295310 \h </w:instrText>
      </w:r>
      <w:r>
        <w:fldChar w:fldCharType="separate"/>
      </w:r>
      <w:r>
        <w:t>42</w:t>
      </w:r>
      <w:r>
        <w:fldChar w:fldCharType="end"/>
      </w:r>
    </w:p>
    <w:p w:rsidR="00354BC3" w:rsidRDefault="00354BC3">
      <w:pPr>
        <w:pStyle w:val="TOC9"/>
        <w:rPr>
          <w:rFonts w:asciiTheme="minorHAnsi" w:eastAsiaTheme="minorEastAsia" w:hAnsiTheme="minorHAnsi" w:cstheme="minorBidi"/>
          <w:b w:val="0"/>
          <w:szCs w:val="22"/>
          <w:lang w:eastAsia="en-GB"/>
        </w:rPr>
      </w:pPr>
      <w:r>
        <w:t>Annex C:</w:t>
      </w:r>
      <w:r>
        <w:tab/>
        <w:t>Change history</w:t>
      </w:r>
      <w:r>
        <w:tab/>
      </w:r>
      <w:r>
        <w:fldChar w:fldCharType="begin" w:fldLock="1"/>
      </w:r>
      <w:r>
        <w:instrText xml:space="preserve"> PAGEREF _Toc17295311 \h </w:instrText>
      </w:r>
      <w:r>
        <w:fldChar w:fldCharType="separate"/>
      </w:r>
      <w:r>
        <w:t>45</w:t>
      </w:r>
      <w:r>
        <w:fldChar w:fldCharType="end"/>
      </w:r>
    </w:p>
    <w:p w:rsidR="00E8629F" w:rsidRPr="00902C22" w:rsidRDefault="00354BC3">
      <w:r>
        <w:rPr>
          <w:noProof/>
          <w:sz w:val="22"/>
        </w:rPr>
        <w:fldChar w:fldCharType="end"/>
      </w:r>
      <w:bookmarkEnd w:id="3"/>
    </w:p>
    <w:p w:rsidR="00E8629F" w:rsidRPr="00902C22" w:rsidRDefault="00E8629F">
      <w:pPr>
        <w:pStyle w:val="Heading1"/>
      </w:pPr>
      <w:r w:rsidRPr="00902C22">
        <w:br w:type="page"/>
      </w:r>
      <w:bookmarkStart w:id="4" w:name="_Toc17295210"/>
      <w:r w:rsidRPr="00902C22">
        <w:t>Foreword</w:t>
      </w:r>
      <w:bookmarkEnd w:id="4"/>
    </w:p>
    <w:p w:rsidR="00E8629F" w:rsidRPr="00902C22" w:rsidRDefault="00E8629F">
      <w:r w:rsidRPr="00902C22">
        <w:t>This Technical Report has been produced by the 3rd Generation Partnership Project (3GPP).</w:t>
      </w:r>
    </w:p>
    <w:p w:rsidR="00E8629F" w:rsidRPr="00902C22" w:rsidRDefault="00E8629F">
      <w:r w:rsidRPr="00902C2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902C22" w:rsidRDefault="00E8629F">
      <w:pPr>
        <w:pStyle w:val="B1"/>
      </w:pPr>
      <w:r w:rsidRPr="00902C22">
        <w:t xml:space="preserve">Version </w:t>
      </w:r>
      <w:proofErr w:type="spellStart"/>
      <w:r w:rsidRPr="00902C22">
        <w:t>x.y.z</w:t>
      </w:r>
      <w:proofErr w:type="spellEnd"/>
    </w:p>
    <w:p w:rsidR="00E8629F" w:rsidRPr="00902C22" w:rsidRDefault="00E8629F">
      <w:pPr>
        <w:pStyle w:val="B1"/>
      </w:pPr>
      <w:r w:rsidRPr="00902C22">
        <w:t>where:</w:t>
      </w:r>
    </w:p>
    <w:p w:rsidR="00E8629F" w:rsidRPr="00902C22" w:rsidRDefault="00E8629F">
      <w:pPr>
        <w:pStyle w:val="B2"/>
      </w:pPr>
      <w:r w:rsidRPr="00902C22">
        <w:t>x</w:t>
      </w:r>
      <w:r w:rsidRPr="00902C22">
        <w:tab/>
        <w:t>the first digit:</w:t>
      </w:r>
    </w:p>
    <w:p w:rsidR="00E8629F" w:rsidRPr="00902C22" w:rsidRDefault="00E8629F">
      <w:pPr>
        <w:pStyle w:val="B3"/>
      </w:pPr>
      <w:r w:rsidRPr="00902C22">
        <w:t>1</w:t>
      </w:r>
      <w:r w:rsidRPr="00902C22">
        <w:tab/>
        <w:t>presented to TSG for information;</w:t>
      </w:r>
    </w:p>
    <w:p w:rsidR="00E8629F" w:rsidRPr="00902C22" w:rsidRDefault="00E8629F">
      <w:pPr>
        <w:pStyle w:val="B3"/>
      </w:pPr>
      <w:r w:rsidRPr="00902C22">
        <w:t>2</w:t>
      </w:r>
      <w:r w:rsidRPr="00902C22">
        <w:tab/>
        <w:t>presented to TSG for approval;</w:t>
      </w:r>
    </w:p>
    <w:p w:rsidR="00E8629F" w:rsidRPr="00902C22" w:rsidRDefault="00E8629F">
      <w:pPr>
        <w:pStyle w:val="B3"/>
      </w:pPr>
      <w:r w:rsidRPr="00902C22">
        <w:t>3</w:t>
      </w:r>
      <w:r w:rsidRPr="00902C22">
        <w:tab/>
        <w:t>or greater indicates TSG approved document under change control.</w:t>
      </w:r>
    </w:p>
    <w:p w:rsidR="00E8629F" w:rsidRPr="00902C22" w:rsidRDefault="00E8629F">
      <w:pPr>
        <w:pStyle w:val="B2"/>
      </w:pPr>
      <w:r w:rsidRPr="00902C22">
        <w:t>y</w:t>
      </w:r>
      <w:r w:rsidRPr="00902C22">
        <w:tab/>
        <w:t>the second digit is incremented for all changes of substance, i.e. technical enhancements, corrections, updates, etc.</w:t>
      </w:r>
    </w:p>
    <w:p w:rsidR="00E8629F" w:rsidRPr="00902C22" w:rsidRDefault="00E8629F">
      <w:pPr>
        <w:pStyle w:val="B2"/>
      </w:pPr>
      <w:r w:rsidRPr="00902C22">
        <w:t>z</w:t>
      </w:r>
      <w:r w:rsidRPr="00902C22">
        <w:tab/>
        <w:t>the third digit is incremented when editorial only changes have been incorporated in the document.</w:t>
      </w:r>
    </w:p>
    <w:p w:rsidR="00902C22" w:rsidRPr="00902C22" w:rsidRDefault="00E8629F" w:rsidP="00902C22">
      <w:pPr>
        <w:pStyle w:val="Heading1"/>
      </w:pPr>
      <w:r w:rsidRPr="00902C22">
        <w:br w:type="page"/>
      </w:r>
      <w:bookmarkStart w:id="5" w:name="_Toc17295211"/>
      <w:r w:rsidR="00902C22" w:rsidRPr="00902C22">
        <w:t>1</w:t>
      </w:r>
      <w:r w:rsidR="00902C22" w:rsidRPr="00902C22">
        <w:tab/>
        <w:t>Scope</w:t>
      </w:r>
      <w:bookmarkEnd w:id="5"/>
    </w:p>
    <w:p w:rsidR="00902C22" w:rsidRPr="00902C22" w:rsidRDefault="00902C22" w:rsidP="00902C22">
      <w:r w:rsidRPr="00902C22">
        <w:t>The scope of this Technical Report is to study:</w:t>
      </w:r>
    </w:p>
    <w:p w:rsidR="00902C22" w:rsidRPr="00902C22" w:rsidRDefault="00902C22" w:rsidP="00902C22">
      <w:pPr>
        <w:pStyle w:val="B1"/>
      </w:pPr>
      <w:r w:rsidRPr="00902C22">
        <w:t>-</w:t>
      </w:r>
      <w:r w:rsidRPr="00902C22">
        <w:tab/>
        <w:t>The identification of impact areas of satellite integration in the 5GS, when considering TR 22.822 [2] use cases.</w:t>
      </w:r>
    </w:p>
    <w:p w:rsidR="00902C22" w:rsidRPr="00902C22" w:rsidRDefault="00902C22" w:rsidP="00902C22">
      <w:pPr>
        <w:pStyle w:val="B1"/>
      </w:pPr>
      <w:r w:rsidRPr="00902C22">
        <w:t>-</w:t>
      </w:r>
      <w:r w:rsidRPr="00902C22">
        <w:tab/>
        <w:t>The identification of solutions to adjust the 5G system for the impact impacts areas for the reference use cases:</w:t>
      </w:r>
    </w:p>
    <w:p w:rsidR="00902C22" w:rsidRPr="00902C22" w:rsidRDefault="00902C22" w:rsidP="00902C22">
      <w:pPr>
        <w:pStyle w:val="B2"/>
      </w:pPr>
      <w:r w:rsidRPr="00902C22">
        <w:t>-</w:t>
      </w:r>
      <w:r w:rsidRPr="00902C22">
        <w:tab/>
        <w:t>Roaming between terrestrial and satellite networks.</w:t>
      </w:r>
    </w:p>
    <w:p w:rsidR="00902C22" w:rsidRPr="00902C22" w:rsidRDefault="00902C22" w:rsidP="00902C22">
      <w:pPr>
        <w:pStyle w:val="B2"/>
      </w:pPr>
      <w:r w:rsidRPr="00902C22">
        <w:t>-</w:t>
      </w:r>
      <w:r w:rsidRPr="00902C22">
        <w:tab/>
        <w:t>5G Fixed Backhaul between Satellite Enabled NR-RAN and the 5G Core.</w:t>
      </w:r>
    </w:p>
    <w:p w:rsidR="00902C22" w:rsidRPr="00902C22" w:rsidRDefault="00902C22" w:rsidP="00902C22">
      <w:pPr>
        <w:pStyle w:val="B1"/>
      </w:pPr>
      <w:r w:rsidRPr="00902C22">
        <w:t>-</w:t>
      </w:r>
      <w:r w:rsidRPr="00902C22">
        <w:tab/>
        <w:t>The resolution of RAN &amp; CN inter-related issues.</w:t>
      </w:r>
    </w:p>
    <w:p w:rsidR="00902C22" w:rsidRPr="00902C22" w:rsidRDefault="00902C22" w:rsidP="00902C22">
      <w:pPr>
        <w:pStyle w:val="Heading1"/>
      </w:pPr>
      <w:bookmarkStart w:id="6" w:name="_Toc17295212"/>
      <w:r w:rsidRPr="00902C22">
        <w:t>2</w:t>
      </w:r>
      <w:r w:rsidRPr="00902C22">
        <w:tab/>
        <w:t>References</w:t>
      </w:r>
      <w:bookmarkEnd w:id="6"/>
    </w:p>
    <w:p w:rsidR="00902C22" w:rsidRPr="00902C22" w:rsidRDefault="00902C22" w:rsidP="00902C22">
      <w:r w:rsidRPr="00902C22">
        <w:t>The following documents contain provisions which, through reference in this text, constitute provisions of the present document.</w:t>
      </w:r>
    </w:p>
    <w:p w:rsidR="00902C22" w:rsidRPr="00902C22" w:rsidRDefault="00902C22" w:rsidP="00902C22">
      <w:pPr>
        <w:pStyle w:val="B1"/>
      </w:pPr>
      <w:r w:rsidRPr="00902C22">
        <w:t>-</w:t>
      </w:r>
      <w:r w:rsidRPr="00902C22">
        <w:tab/>
        <w:t>References are either specific (identified by date of publication, edition number, version number, etc.) or non</w:t>
      </w:r>
      <w:r w:rsidRPr="00902C22">
        <w:noBreakHyphen/>
        <w:t>specific.</w:t>
      </w:r>
    </w:p>
    <w:p w:rsidR="00902C22" w:rsidRPr="00902C22" w:rsidRDefault="00902C22" w:rsidP="00902C22">
      <w:pPr>
        <w:pStyle w:val="B1"/>
      </w:pPr>
      <w:r w:rsidRPr="00902C22">
        <w:t>-</w:t>
      </w:r>
      <w:r w:rsidRPr="00902C22">
        <w:tab/>
        <w:t>For a specific reference, subsequent revisions do not apply.</w:t>
      </w:r>
    </w:p>
    <w:p w:rsidR="00902C22" w:rsidRPr="00902C22" w:rsidRDefault="00902C22" w:rsidP="00902C22">
      <w:pPr>
        <w:pStyle w:val="B1"/>
      </w:pPr>
      <w:r w:rsidRPr="00902C22">
        <w:t>-</w:t>
      </w:r>
      <w:r w:rsidRPr="00902C22">
        <w:tab/>
        <w:t xml:space="preserve">For a non-specific reference, the latest version applies. In the case of a reference to a 3GPP document (including a GSM document), a non-specific reference implicitly refers to the latest version of that document </w:t>
      </w:r>
      <w:r w:rsidRPr="00902C22">
        <w:rPr>
          <w:i/>
          <w:iCs/>
        </w:rPr>
        <w:t>in the same Release as the present document</w:t>
      </w:r>
      <w:r w:rsidRPr="00902C22">
        <w:t>.</w:t>
      </w:r>
    </w:p>
    <w:p w:rsidR="00902C22" w:rsidRPr="00902C22" w:rsidRDefault="00902C22" w:rsidP="00902C22">
      <w:pPr>
        <w:pStyle w:val="EX"/>
        <w:ind w:left="851" w:hanging="567"/>
      </w:pPr>
      <w:r w:rsidRPr="00902C22">
        <w:t>[1]</w:t>
      </w:r>
      <w:r w:rsidRPr="00902C22">
        <w:tab/>
      </w:r>
      <w:r w:rsidR="00354BC3" w:rsidRPr="00902C22">
        <w:t>3GPP</w:t>
      </w:r>
      <w:r w:rsidR="00354BC3">
        <w:t> </w:t>
      </w:r>
      <w:r w:rsidR="00354BC3" w:rsidRPr="00902C22">
        <w:t>TR</w:t>
      </w:r>
      <w:r w:rsidR="00354BC3">
        <w:t> </w:t>
      </w:r>
      <w:r w:rsidR="00354BC3" w:rsidRPr="00902C22">
        <w:t>21.905:</w:t>
      </w:r>
      <w:r w:rsidRPr="00902C22">
        <w:t xml:space="preserve"> "Vocabulary for 3GPP Specifications".</w:t>
      </w:r>
    </w:p>
    <w:p w:rsidR="00902C22" w:rsidRPr="00902C22" w:rsidRDefault="00902C22" w:rsidP="00902C22">
      <w:pPr>
        <w:pStyle w:val="EX"/>
        <w:ind w:left="851" w:hanging="567"/>
      </w:pPr>
      <w:r w:rsidRPr="00902C22">
        <w:t>[2]</w:t>
      </w:r>
      <w:r w:rsidRPr="00902C22">
        <w:tab/>
      </w:r>
      <w:r w:rsidR="00354BC3" w:rsidRPr="00902C22">
        <w:t>3GPP</w:t>
      </w:r>
      <w:r w:rsidR="00354BC3">
        <w:t> </w:t>
      </w:r>
      <w:r w:rsidR="00354BC3" w:rsidRPr="00902C22">
        <w:t>TR</w:t>
      </w:r>
      <w:r w:rsidR="00354BC3">
        <w:t> </w:t>
      </w:r>
      <w:r w:rsidR="00354BC3" w:rsidRPr="00902C22">
        <w:t>22.822:</w:t>
      </w:r>
      <w:r w:rsidRPr="00902C22">
        <w:t xml:space="preserve"> "Study on using satellite access in 5G".</w:t>
      </w:r>
    </w:p>
    <w:p w:rsidR="00902C22" w:rsidRPr="00902C22" w:rsidRDefault="00902C22" w:rsidP="00902C22">
      <w:pPr>
        <w:pStyle w:val="EX"/>
        <w:ind w:left="851" w:hanging="567"/>
      </w:pPr>
      <w:r w:rsidRPr="00902C22">
        <w:t>[3]</w:t>
      </w:r>
      <w:r w:rsidRPr="00902C22">
        <w:tab/>
      </w:r>
      <w:r w:rsidR="00354BC3" w:rsidRPr="00902C22">
        <w:t>3GPP</w:t>
      </w:r>
      <w:r w:rsidR="00354BC3">
        <w:t> </w:t>
      </w:r>
      <w:r w:rsidR="00354BC3" w:rsidRPr="00902C22">
        <w:t>TS</w:t>
      </w:r>
      <w:r w:rsidR="00354BC3">
        <w:t> </w:t>
      </w:r>
      <w:r w:rsidR="00354BC3" w:rsidRPr="00902C22">
        <w:t>23.502:</w:t>
      </w:r>
      <w:r w:rsidRPr="00902C22">
        <w:t xml:space="preserve"> "Procedures for the 5G System (5GS)".</w:t>
      </w:r>
    </w:p>
    <w:p w:rsidR="00902C22" w:rsidRPr="00902C22" w:rsidRDefault="00902C22" w:rsidP="00902C22">
      <w:pPr>
        <w:pStyle w:val="EX"/>
        <w:ind w:left="851" w:hanging="567"/>
      </w:pPr>
      <w:r w:rsidRPr="00902C22">
        <w:t>[4]</w:t>
      </w:r>
      <w:r w:rsidRPr="00902C22">
        <w:tab/>
      </w:r>
      <w:r w:rsidR="00354BC3" w:rsidRPr="00902C22">
        <w:t>3GPP</w:t>
      </w:r>
      <w:r w:rsidR="00354BC3">
        <w:t> </w:t>
      </w:r>
      <w:r w:rsidR="00354BC3" w:rsidRPr="00902C22">
        <w:t>TS</w:t>
      </w:r>
      <w:r w:rsidR="00354BC3">
        <w:t> </w:t>
      </w:r>
      <w:r w:rsidR="00354BC3" w:rsidRPr="00902C22">
        <w:t>38.413:</w:t>
      </w:r>
      <w:r w:rsidRPr="00902C22">
        <w:t xml:space="preserve"> "NG-RAN; NG Application Protocol (NGAP)".</w:t>
      </w:r>
    </w:p>
    <w:p w:rsidR="00902C22" w:rsidRPr="00902C22" w:rsidRDefault="00902C22" w:rsidP="00902C22">
      <w:pPr>
        <w:pStyle w:val="EX"/>
        <w:ind w:left="851" w:hanging="567"/>
      </w:pPr>
      <w:r w:rsidRPr="00902C22">
        <w:t>[5]</w:t>
      </w:r>
      <w:r w:rsidRPr="00902C22">
        <w:tab/>
      </w:r>
      <w:r w:rsidR="00354BC3" w:rsidRPr="00902C22">
        <w:t>3GPP</w:t>
      </w:r>
      <w:r w:rsidR="00354BC3">
        <w:t> </w:t>
      </w:r>
      <w:r w:rsidR="00354BC3" w:rsidRPr="00902C22">
        <w:t>TR</w:t>
      </w:r>
      <w:r w:rsidR="00354BC3">
        <w:t> </w:t>
      </w:r>
      <w:r w:rsidR="00354BC3" w:rsidRPr="00902C22">
        <w:t>23.793:</w:t>
      </w:r>
      <w:r w:rsidRPr="00902C22">
        <w:t xml:space="preserve"> "Study on access traffic steering, switch and splitting support in the 5G system architecture".</w:t>
      </w:r>
    </w:p>
    <w:p w:rsidR="00902C22" w:rsidRPr="00902C22" w:rsidRDefault="00902C22" w:rsidP="00902C22">
      <w:pPr>
        <w:pStyle w:val="EX"/>
        <w:ind w:left="851" w:hanging="567"/>
      </w:pPr>
      <w:r w:rsidRPr="00902C22">
        <w:t>[6]</w:t>
      </w:r>
      <w:r w:rsidRPr="00902C22">
        <w:tab/>
      </w:r>
      <w:r w:rsidR="00354BC3" w:rsidRPr="00902C22">
        <w:t>3GPP</w:t>
      </w:r>
      <w:r w:rsidR="00354BC3">
        <w:t> </w:t>
      </w:r>
      <w:r w:rsidR="00354BC3" w:rsidRPr="00902C22">
        <w:t>TR</w:t>
      </w:r>
      <w:r w:rsidR="00354BC3">
        <w:t> </w:t>
      </w:r>
      <w:r w:rsidR="00354BC3" w:rsidRPr="00902C22">
        <w:t>23.501:</w:t>
      </w:r>
      <w:r w:rsidRPr="00902C22">
        <w:t xml:space="preserve"> "System architecture for the 5G System (5GS)".</w:t>
      </w:r>
    </w:p>
    <w:p w:rsidR="00902C22" w:rsidRPr="00902C22" w:rsidRDefault="00902C22" w:rsidP="00902C22">
      <w:pPr>
        <w:pStyle w:val="EX"/>
        <w:ind w:left="851" w:hanging="567"/>
      </w:pPr>
      <w:r w:rsidRPr="00354BC3">
        <w:rPr>
          <w:highlight w:val="yellow"/>
        </w:rPr>
        <w:t>[7]</w:t>
      </w:r>
      <w:r w:rsidRPr="00354BC3">
        <w:rPr>
          <w:highlight w:val="yellow"/>
        </w:rPr>
        <w:tab/>
      </w:r>
      <w:r w:rsidR="00354BC3" w:rsidRPr="00354BC3">
        <w:rPr>
          <w:highlight w:val="yellow"/>
        </w:rPr>
        <w:t>3GPP TR 38.281:</w:t>
      </w:r>
      <w:r w:rsidRPr="00354BC3">
        <w:rPr>
          <w:highlight w:val="yellow"/>
        </w:rPr>
        <w:t xml:space="preserve"> "".</w:t>
      </w:r>
      <w:r w:rsidR="00354BC3" w:rsidRPr="00354BC3">
        <w:rPr>
          <w:highlight w:val="yellow"/>
        </w:rPr>
        <w:tab/>
      </w:r>
      <w:r w:rsidR="00354BC3" w:rsidRPr="00354BC3">
        <w:rPr>
          <w:color w:val="FF0000"/>
          <w:highlight w:val="yellow"/>
        </w:rPr>
        <w:t xml:space="preserve">THIS REFERENCE SHOULD BE </w:t>
      </w:r>
      <w:r w:rsidR="00354BC3">
        <w:rPr>
          <w:color w:val="FF0000"/>
          <w:highlight w:val="yellow"/>
        </w:rPr>
        <w:t>CHECKED</w:t>
      </w:r>
      <w:r w:rsidR="00354BC3" w:rsidRPr="00354BC3">
        <w:rPr>
          <w:color w:val="FF0000"/>
          <w:highlight w:val="yellow"/>
        </w:rPr>
        <w:t xml:space="preserve"> AS IT DOES NOT EXIST</w:t>
      </w:r>
    </w:p>
    <w:p w:rsidR="00902C22" w:rsidRPr="00902C22" w:rsidRDefault="00902C22" w:rsidP="00902C22">
      <w:pPr>
        <w:pStyle w:val="Heading1"/>
      </w:pPr>
      <w:bookmarkStart w:id="7" w:name="_Toc17295213"/>
      <w:r w:rsidRPr="00902C22">
        <w:t>3</w:t>
      </w:r>
      <w:r w:rsidRPr="00902C22">
        <w:tab/>
        <w:t>Definitions, symbols and abbreviations</w:t>
      </w:r>
      <w:bookmarkEnd w:id="7"/>
    </w:p>
    <w:p w:rsidR="00902C22" w:rsidRPr="00902C22" w:rsidRDefault="00902C22" w:rsidP="00902C22">
      <w:pPr>
        <w:pStyle w:val="Heading2"/>
      </w:pPr>
      <w:bookmarkStart w:id="8" w:name="_Toc17295214"/>
      <w:r w:rsidRPr="00902C22">
        <w:t>3.1</w:t>
      </w:r>
      <w:r w:rsidRPr="00902C22">
        <w:tab/>
        <w:t>Definitions</w:t>
      </w:r>
      <w:bookmarkEnd w:id="8"/>
    </w:p>
    <w:p w:rsidR="00902C22" w:rsidRPr="00902C22" w:rsidRDefault="00902C22" w:rsidP="00902C22">
      <w:r w:rsidRPr="00902C22">
        <w:t xml:space="preserve">For the purposes of the present document, the terms and definitions given in </w:t>
      </w:r>
      <w:r w:rsidR="00354BC3" w:rsidRPr="00902C22">
        <w:t>TR</w:t>
      </w:r>
      <w:r w:rsidR="00354BC3">
        <w:t> </w:t>
      </w:r>
      <w:r w:rsidR="00354BC3" w:rsidRPr="00902C22">
        <w:t>21.905</w:t>
      </w:r>
      <w:r w:rsidR="00354BC3">
        <w:t> </w:t>
      </w:r>
      <w:r w:rsidR="00354BC3" w:rsidRPr="00902C22">
        <w:t>[</w:t>
      </w:r>
      <w:r w:rsidRPr="00902C22">
        <w:t xml:space="preserve">1] and in </w:t>
      </w:r>
      <w:r w:rsidR="00354BC3" w:rsidRPr="00902C22">
        <w:t>TS</w:t>
      </w:r>
      <w:r w:rsidR="00354BC3">
        <w:t> </w:t>
      </w:r>
      <w:r w:rsidR="00354BC3" w:rsidRPr="00902C22">
        <w:t>23.501</w:t>
      </w:r>
      <w:r w:rsidR="00354BC3">
        <w:t> </w:t>
      </w:r>
      <w:r w:rsidR="00354BC3" w:rsidRPr="00902C22">
        <w:t>[</w:t>
      </w:r>
      <w:r w:rsidRPr="00902C22">
        <w:t xml:space="preserve">6] apply. A term defined in </w:t>
      </w:r>
      <w:r w:rsidR="00354BC3" w:rsidRPr="00902C22">
        <w:t>TS</w:t>
      </w:r>
      <w:r w:rsidR="00354BC3">
        <w:t> </w:t>
      </w:r>
      <w:r w:rsidR="00354BC3" w:rsidRPr="00902C22">
        <w:t>23.501</w:t>
      </w:r>
      <w:r w:rsidR="00354BC3">
        <w:t> </w:t>
      </w:r>
      <w:r w:rsidR="00354BC3" w:rsidRPr="00902C22">
        <w:t>[</w:t>
      </w:r>
      <w:r w:rsidRPr="00902C22">
        <w:t xml:space="preserve">6]takes precedence over the definition of the same term, if any, in </w:t>
      </w:r>
      <w:r w:rsidR="00354BC3" w:rsidRPr="00902C22">
        <w:t>TR</w:t>
      </w:r>
      <w:r w:rsidR="00354BC3">
        <w:t> </w:t>
      </w:r>
      <w:r w:rsidR="00354BC3" w:rsidRPr="00902C22">
        <w:t>21.905</w:t>
      </w:r>
      <w:r w:rsidR="00354BC3">
        <w:t> </w:t>
      </w:r>
      <w:r w:rsidR="00354BC3" w:rsidRPr="00902C22">
        <w:t>[</w:t>
      </w:r>
      <w:r w:rsidRPr="00902C22">
        <w:t>1] or in any other specifications.</w:t>
      </w:r>
    </w:p>
    <w:p w:rsidR="00902C22" w:rsidRPr="00902C22" w:rsidRDefault="00902C22" w:rsidP="00902C22">
      <w:pPr>
        <w:pStyle w:val="Heading2"/>
      </w:pPr>
      <w:bookmarkStart w:id="9" w:name="_Toc17295215"/>
      <w:r w:rsidRPr="00902C22">
        <w:t>3.3</w:t>
      </w:r>
      <w:r w:rsidRPr="00902C22">
        <w:tab/>
        <w:t>Abbreviations</w:t>
      </w:r>
      <w:bookmarkEnd w:id="9"/>
    </w:p>
    <w:p w:rsidR="00902C22" w:rsidRPr="00902C22" w:rsidRDefault="00902C22" w:rsidP="00902C22">
      <w:pPr>
        <w:keepNext/>
      </w:pPr>
      <w:r w:rsidRPr="00902C22">
        <w:t xml:space="preserve">For the purposes of the present document, the abbreviations given in </w:t>
      </w:r>
      <w:r w:rsidR="00354BC3" w:rsidRPr="00902C22">
        <w:t>TR</w:t>
      </w:r>
      <w:r w:rsidR="00354BC3">
        <w:t> </w:t>
      </w:r>
      <w:r w:rsidR="00354BC3" w:rsidRPr="00902C22">
        <w:t>21.905</w:t>
      </w:r>
      <w:r w:rsidR="00354BC3">
        <w:t> </w:t>
      </w:r>
      <w:r w:rsidR="00354BC3" w:rsidRPr="00902C22">
        <w:t>[</w:t>
      </w:r>
      <w:r w:rsidRPr="00902C22">
        <w:t xml:space="preserve">1] and in </w:t>
      </w:r>
      <w:r w:rsidR="00354BC3" w:rsidRPr="00902C22">
        <w:t>TS</w:t>
      </w:r>
      <w:r w:rsidR="00354BC3">
        <w:t> </w:t>
      </w:r>
      <w:r w:rsidR="00354BC3" w:rsidRPr="00902C22">
        <w:t>23.501</w:t>
      </w:r>
      <w:r w:rsidR="00354BC3">
        <w:t> </w:t>
      </w:r>
      <w:r w:rsidR="00354BC3" w:rsidRPr="00902C22">
        <w:t>[</w:t>
      </w:r>
      <w:r w:rsidRPr="00902C22">
        <w:t xml:space="preserve">6] apply. An abbreviation defined in the present document takes precedence over the definition of the same abbreviation, if any, in </w:t>
      </w:r>
      <w:r w:rsidR="00354BC3" w:rsidRPr="00902C22">
        <w:t>TR</w:t>
      </w:r>
      <w:r w:rsidR="00354BC3">
        <w:t> </w:t>
      </w:r>
      <w:r w:rsidR="00354BC3" w:rsidRPr="00902C22">
        <w:t>21.905</w:t>
      </w:r>
      <w:r w:rsidR="00354BC3">
        <w:t> </w:t>
      </w:r>
      <w:r w:rsidR="00354BC3" w:rsidRPr="00902C22">
        <w:t>[</w:t>
      </w:r>
      <w:r w:rsidRPr="00902C22">
        <w:t>1] , or in any other specifications.</w:t>
      </w:r>
    </w:p>
    <w:p w:rsidR="00902C22" w:rsidRPr="00902C22" w:rsidRDefault="00902C22" w:rsidP="00902C22">
      <w:pPr>
        <w:pStyle w:val="Heading1"/>
        <w:rPr>
          <w:lang w:eastAsia="zh-CN"/>
        </w:rPr>
      </w:pPr>
      <w:bookmarkStart w:id="10" w:name="_Toc17295216"/>
      <w:r w:rsidRPr="00902C22">
        <w:t>4</w:t>
      </w:r>
      <w:r w:rsidRPr="00902C22">
        <w:tab/>
        <w:t>Reference Satellite Integration Scenarios and Architectural Assumptions</w:t>
      </w:r>
      <w:bookmarkEnd w:id="10"/>
    </w:p>
    <w:p w:rsidR="00902C22" w:rsidRPr="00902C22" w:rsidRDefault="00902C22" w:rsidP="00902C22">
      <w:pPr>
        <w:pStyle w:val="Heading2"/>
      </w:pPr>
      <w:bookmarkStart w:id="11" w:name="_Toc17295217"/>
      <w:r w:rsidRPr="00902C22">
        <w:t>4.1</w:t>
      </w:r>
      <w:r w:rsidRPr="00902C22">
        <w:tab/>
        <w:t>Satellite access class scenarios</w:t>
      </w:r>
      <w:bookmarkEnd w:id="11"/>
    </w:p>
    <w:p w:rsidR="00902C22" w:rsidRPr="00902C22" w:rsidRDefault="00902C22" w:rsidP="00902C22">
      <w:pPr>
        <w:pStyle w:val="Heading3"/>
        <w:rPr>
          <w:lang w:eastAsia="zh-CN"/>
        </w:rPr>
      </w:pPr>
      <w:bookmarkStart w:id="12" w:name="_Toc17295218"/>
      <w:r w:rsidRPr="00902C22">
        <w:rPr>
          <w:lang w:eastAsia="zh-CN"/>
        </w:rPr>
        <w:t>4.1.1</w:t>
      </w:r>
      <w:r w:rsidRPr="00902C22">
        <w:rPr>
          <w:lang w:eastAsia="zh-CN"/>
        </w:rPr>
        <w:tab/>
        <w:t>Satellite and terrestrial access networks within a PLMN</w:t>
      </w:r>
      <w:bookmarkEnd w:id="12"/>
    </w:p>
    <w:p w:rsidR="00902C22" w:rsidRPr="00902C22" w:rsidRDefault="00902C22" w:rsidP="00902C22">
      <w:r w:rsidRPr="00902C22">
        <w:t>A PLMN may have both terrestrial 3GPP access and satellite 3GPP access. In this scenario, separate N2 instances are handling separate access type nodes. However, the coverage of the satellite access network may span over the coverage of the terrestrial access network.</w:t>
      </w:r>
    </w:p>
    <w:p w:rsidR="00902C22" w:rsidRPr="00902C22" w:rsidRDefault="00902C22" w:rsidP="00902C22">
      <w:pPr>
        <w:pStyle w:val="TH"/>
      </w:pPr>
      <w:r w:rsidRPr="00902C22">
        <w:object w:dxaOrig="9030" w:dyaOrig="58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5pt;height:291.75pt" o:ole="">
            <v:imagedata r:id="rId12" o:title=""/>
          </v:shape>
          <o:OLEObject Type="Embed" ProgID="Visio.Drawing.11" ShapeID="_x0000_i1025" DrawAspect="Content" ObjectID="_1627908758" r:id="rId13"/>
        </w:object>
      </w:r>
    </w:p>
    <w:p w:rsidR="00902C22" w:rsidRPr="00902C22" w:rsidRDefault="00902C22" w:rsidP="00902C22">
      <w:pPr>
        <w:pStyle w:val="TF"/>
      </w:pPr>
      <w:r w:rsidRPr="00902C22">
        <w:t>Figure 4.1.1-1: Satellite and terrestrial 3GPP access networks within a PLMN - architecture (left) and coverage (right)</w:t>
      </w:r>
    </w:p>
    <w:p w:rsidR="00902C22" w:rsidRPr="00902C22" w:rsidRDefault="00902C22" w:rsidP="00902C22">
      <w:pPr>
        <w:pStyle w:val="Heading3"/>
        <w:rPr>
          <w:lang w:eastAsia="zh-CN"/>
        </w:rPr>
      </w:pPr>
      <w:bookmarkStart w:id="13" w:name="_Toc17295219"/>
      <w:r w:rsidRPr="00902C22">
        <w:rPr>
          <w:lang w:eastAsia="zh-CN"/>
        </w:rPr>
        <w:t>4.1.2</w:t>
      </w:r>
      <w:r w:rsidRPr="00902C22">
        <w:rPr>
          <w:lang w:eastAsia="zh-CN"/>
        </w:rPr>
        <w:tab/>
        <w:t>PLMNs with shared satellite access</w:t>
      </w:r>
      <w:bookmarkEnd w:id="13"/>
    </w:p>
    <w:p w:rsidR="00902C22" w:rsidRPr="00902C22" w:rsidRDefault="00902C22" w:rsidP="00902C22">
      <w:pPr>
        <w:rPr>
          <w:lang w:eastAsia="zh-CN"/>
        </w:rPr>
      </w:pPr>
      <w:r w:rsidRPr="00902C22">
        <w:rPr>
          <w:lang w:eastAsia="zh-CN"/>
        </w:rPr>
        <w:t>A satellite access network is shared between multiple core networks in a 5G Multi-Operator Core Network (MOCN) sharing architecture. In this case, the shared satellite Radio Access Network broadcasts system information for both PLMNs whose core networks are available. These PLMNs may also be with different Mobile Country Codes (MCCs).</w:t>
      </w:r>
    </w:p>
    <w:p w:rsidR="00902C22" w:rsidRPr="00902C22" w:rsidRDefault="00902C22" w:rsidP="00902C22">
      <w:pPr>
        <w:pStyle w:val="TH"/>
      </w:pPr>
      <w:r w:rsidRPr="00902C22">
        <w:object w:dxaOrig="9090" w:dyaOrig="5235">
          <v:shape id="_x0000_i1026" type="#_x0000_t75" style="width:454.5pt;height:261.75pt" o:ole="">
            <v:imagedata r:id="rId14" o:title=""/>
          </v:shape>
          <o:OLEObject Type="Embed" ProgID="Visio.Drawing.11" ShapeID="_x0000_i1026" DrawAspect="Content" ObjectID="_1627908759" r:id="rId15"/>
        </w:object>
      </w:r>
    </w:p>
    <w:p w:rsidR="00902C22" w:rsidRPr="00902C22" w:rsidRDefault="00902C22" w:rsidP="00902C22">
      <w:pPr>
        <w:pStyle w:val="TF"/>
        <w:rPr>
          <w:lang w:eastAsia="zh-CN"/>
        </w:rPr>
      </w:pPr>
      <w:r w:rsidRPr="00902C22">
        <w:t>Figure 4.1.2-1: Multi Operator Core Network sharing architecture with satellite radio access network architecture (left) and coverage (right)</w:t>
      </w:r>
    </w:p>
    <w:p w:rsidR="00902C22" w:rsidRPr="00902C22" w:rsidRDefault="00902C22" w:rsidP="00902C22">
      <w:pPr>
        <w:pStyle w:val="Heading3"/>
      </w:pPr>
      <w:bookmarkStart w:id="14" w:name="_Toc17295220"/>
      <w:r w:rsidRPr="00902C22">
        <w:t>4.1.3</w:t>
      </w:r>
      <w:r w:rsidRPr="00902C22">
        <w:tab/>
        <w:t>Roaming and mobility between satellite only PLMN and terrestrial only PLMN</w:t>
      </w:r>
      <w:bookmarkEnd w:id="14"/>
    </w:p>
    <w:p w:rsidR="00902C22" w:rsidRPr="00902C22" w:rsidRDefault="00902C22" w:rsidP="00902C22">
      <w:r w:rsidRPr="00902C22">
        <w:t>PLMNs are identified by a Mobile Country Code (MCC) and Mobile Network Code (MNC). Country codes that are actually country agnostic (90x) exist and have been on occasions assigned to satellite, air-aboard aircraft, maritime-aboard ships, Antarctica networks. Examples are Iridium - 90105, Thuraya 90106, etc.</w:t>
      </w:r>
    </w:p>
    <w:p w:rsidR="00902C22" w:rsidRPr="00902C22" w:rsidRDefault="00902C22" w:rsidP="00902C22">
      <w:pPr>
        <w:pStyle w:val="TH"/>
      </w:pPr>
      <w:r w:rsidRPr="00902C22">
        <w:object w:dxaOrig="9570" w:dyaOrig="5850">
          <v:shape id="_x0000_i1027" type="#_x0000_t75" style="width:478.5pt;height:292.5pt" o:ole="">
            <v:imagedata r:id="rId16" o:title=""/>
          </v:shape>
          <o:OLEObject Type="Embed" ProgID="Visio.Drawing.11" ShapeID="_x0000_i1027" DrawAspect="Content" ObjectID="_1627908760" r:id="rId17"/>
        </w:object>
      </w:r>
    </w:p>
    <w:p w:rsidR="00902C22" w:rsidRPr="00902C22" w:rsidRDefault="00902C22" w:rsidP="00902C22">
      <w:pPr>
        <w:pStyle w:val="TF"/>
      </w:pPr>
      <w:r w:rsidRPr="00902C22">
        <w:t>Figure 4.1.3-1: Roaming and mobility between satellite and terrestrial PLMNs - architecture (left) and coverage (right)</w:t>
      </w:r>
    </w:p>
    <w:p w:rsidR="00902C22" w:rsidRPr="00902C22" w:rsidRDefault="00902C22" w:rsidP="00902C22">
      <w:pPr>
        <w:pStyle w:val="Heading2"/>
        <w:rPr>
          <w:lang w:eastAsia="zh-CN"/>
        </w:rPr>
      </w:pPr>
      <w:bookmarkStart w:id="15" w:name="_Toc17295221"/>
      <w:r w:rsidRPr="00902C22">
        <w:rPr>
          <w:lang w:eastAsia="zh-CN"/>
        </w:rPr>
        <w:t>4.2</w:t>
      </w:r>
      <w:r w:rsidRPr="00902C22">
        <w:rPr>
          <w:lang w:eastAsia="zh-CN"/>
        </w:rPr>
        <w:tab/>
        <w:t>Satellite backhaul scenario</w:t>
      </w:r>
      <w:bookmarkEnd w:id="15"/>
    </w:p>
    <w:p w:rsidR="00902C22" w:rsidRPr="00902C22" w:rsidRDefault="00902C22" w:rsidP="00902C22">
      <w:pPr>
        <w:rPr>
          <w:lang w:eastAsia="zh-CN"/>
        </w:rPr>
      </w:pPr>
      <w:r w:rsidRPr="00902C22">
        <w:rPr>
          <w:lang w:eastAsia="zh-CN"/>
        </w:rPr>
        <w:t>A satellite backhaul is used between the core and terrestrial access network providing a transport for the N1/N2/N3 reference points. The satellite coverage plays no role as the satellite system transparently carries the communication payload of the 3GPP reference points.</w:t>
      </w:r>
    </w:p>
    <w:p w:rsidR="00902C22" w:rsidRPr="00902C22" w:rsidRDefault="00902C22" w:rsidP="00902C22">
      <w:pPr>
        <w:pStyle w:val="TH"/>
      </w:pPr>
      <w:r w:rsidRPr="00902C22">
        <w:object w:dxaOrig="8205" w:dyaOrig="2430">
          <v:shape id="_x0000_i1028" type="#_x0000_t75" style="width:410.25pt;height:121.5pt" o:ole="">
            <v:imagedata r:id="rId18" o:title=""/>
          </v:shape>
          <o:OLEObject Type="Embed" ProgID="Visio.Drawing.11" ShapeID="_x0000_i1028" DrawAspect="Content" ObjectID="_1627908761" r:id="rId19"/>
        </w:object>
      </w:r>
    </w:p>
    <w:p w:rsidR="00902C22" w:rsidRPr="00902C22" w:rsidRDefault="00902C22" w:rsidP="00902C22">
      <w:pPr>
        <w:pStyle w:val="TF"/>
      </w:pPr>
      <w:r w:rsidRPr="00902C22">
        <w:t>Figure 4.2-1: 5G System with a satellite backhaul</w:t>
      </w:r>
    </w:p>
    <w:p w:rsidR="00902C22" w:rsidRPr="00902C22" w:rsidRDefault="00902C22" w:rsidP="00902C22">
      <w:pPr>
        <w:pStyle w:val="Heading2"/>
        <w:rPr>
          <w:lang w:eastAsia="zh-CN"/>
        </w:rPr>
      </w:pPr>
      <w:bookmarkStart w:id="16" w:name="_Toc17295222"/>
      <w:r w:rsidRPr="00902C22">
        <w:rPr>
          <w:lang w:eastAsia="zh-CN"/>
        </w:rPr>
        <w:t>4.3</w:t>
      </w:r>
      <w:r w:rsidRPr="00902C22">
        <w:rPr>
          <w:lang w:eastAsia="zh-CN"/>
        </w:rPr>
        <w:tab/>
        <w:t>Architectural assumptions</w:t>
      </w:r>
      <w:bookmarkEnd w:id="16"/>
    </w:p>
    <w:p w:rsidR="00902C22" w:rsidRPr="00902C22" w:rsidRDefault="00902C22" w:rsidP="00902C22">
      <w:pPr>
        <w:rPr>
          <w:lang w:eastAsia="zh-CN"/>
        </w:rPr>
      </w:pPr>
      <w:r w:rsidRPr="00902C22">
        <w:t>The following architectural assumptions are appli</w:t>
      </w:r>
      <w:r w:rsidRPr="00902C22">
        <w:rPr>
          <w:lang w:eastAsia="zh-CN"/>
        </w:rPr>
        <w:t>ed to</w:t>
      </w:r>
      <w:r w:rsidRPr="00902C22">
        <w:t xml:space="preserve"> all potential solutions:</w:t>
      </w:r>
    </w:p>
    <w:p w:rsidR="00902C22" w:rsidRPr="00902C22" w:rsidRDefault="00902C22" w:rsidP="00902C22">
      <w:pPr>
        <w:pStyle w:val="B1"/>
        <w:rPr>
          <w:lang w:eastAsia="zh-CN"/>
        </w:rPr>
      </w:pPr>
      <w:r w:rsidRPr="00902C22">
        <w:rPr>
          <w:lang w:eastAsia="zh-CN"/>
        </w:rPr>
        <w:t>-</w:t>
      </w:r>
      <w:r w:rsidRPr="00902C22">
        <w:rPr>
          <w:lang w:eastAsia="zh-CN"/>
        </w:rPr>
        <w:tab/>
        <w:t xml:space="preserve">The 5GC shall be able to identify UEs which are accessing via </w:t>
      </w:r>
      <w:r w:rsidRPr="00902C22">
        <w:t>satellite 3GPP access</w:t>
      </w:r>
      <w:r w:rsidRPr="00902C22">
        <w:rPr>
          <w:lang w:eastAsia="zh-CN"/>
        </w:rPr>
        <w:t>.</w:t>
      </w:r>
    </w:p>
    <w:p w:rsidR="00902C22" w:rsidRPr="00902C22" w:rsidRDefault="00902C22" w:rsidP="00902C22">
      <w:pPr>
        <w:pStyle w:val="Heading1"/>
        <w:rPr>
          <w:lang w:eastAsia="zh-CN"/>
        </w:rPr>
      </w:pPr>
      <w:bookmarkStart w:id="17" w:name="_Toc17295223"/>
      <w:r w:rsidRPr="00902C22">
        <w:rPr>
          <w:lang w:eastAsia="zh-CN"/>
        </w:rPr>
        <w:t>5</w:t>
      </w:r>
      <w:r w:rsidRPr="00902C22">
        <w:rPr>
          <w:lang w:eastAsia="zh-CN"/>
        </w:rPr>
        <w:tab/>
        <w:t>Key Issues</w:t>
      </w:r>
      <w:bookmarkEnd w:id="17"/>
    </w:p>
    <w:p w:rsidR="00902C22" w:rsidRPr="00902C22" w:rsidRDefault="00902C22" w:rsidP="00902C22">
      <w:pPr>
        <w:pStyle w:val="Heading2"/>
      </w:pPr>
      <w:bookmarkStart w:id="18" w:name="_Toc17295224"/>
      <w:r w:rsidRPr="00902C22">
        <w:t>5.1</w:t>
      </w:r>
      <w:r w:rsidRPr="00902C22">
        <w:tab/>
        <w:t>Key Issue #1: Mobility management with large satellite coverage areas</w:t>
      </w:r>
      <w:bookmarkEnd w:id="18"/>
    </w:p>
    <w:p w:rsidR="00902C22" w:rsidRPr="00902C22" w:rsidRDefault="00902C22" w:rsidP="00902C22">
      <w:pPr>
        <w:pStyle w:val="Heading3"/>
        <w:rPr>
          <w:lang w:eastAsia="ko-KR"/>
        </w:rPr>
      </w:pPr>
      <w:bookmarkStart w:id="19" w:name="_Toc17295225"/>
      <w:r w:rsidRPr="00902C22">
        <w:rPr>
          <w:lang w:eastAsia="ko-KR"/>
        </w:rPr>
        <w:t>5</w:t>
      </w:r>
      <w:r w:rsidRPr="00902C22">
        <w:rPr>
          <w:lang w:eastAsia="zh-CN"/>
        </w:rPr>
        <w:t>.1</w:t>
      </w:r>
      <w:r w:rsidRPr="00902C22">
        <w:rPr>
          <w:lang w:eastAsia="ko-KR"/>
        </w:rPr>
        <w:t>.1</w:t>
      </w:r>
      <w:r w:rsidRPr="00902C22">
        <w:rPr>
          <w:lang w:eastAsia="ko-KR"/>
        </w:rPr>
        <w:tab/>
        <w:t>General description</w:t>
      </w:r>
      <w:bookmarkEnd w:id="19"/>
    </w:p>
    <w:p w:rsidR="00902C22" w:rsidRPr="00902C22" w:rsidRDefault="00902C22" w:rsidP="00902C22">
      <w:bookmarkStart w:id="20" w:name="_Hlk522014368"/>
      <w:r w:rsidRPr="00902C22">
        <w:t>The coverage area of a PLMN is limited by the regulators of the HPLMN home country, and the terrestrial system is able to handle the partially overlapping coverage area of PLMNs of different countries at border areas.</w:t>
      </w:r>
      <w:r w:rsidRPr="00902C22">
        <w:rPr>
          <w:lang w:eastAsia="ko-KR"/>
        </w:rPr>
        <w:t xml:space="preserve">. </w:t>
      </w:r>
      <w:r w:rsidRPr="00902C22">
        <w:t xml:space="preserve">Furthermore, the "country wide" network coverage consists from Cells which are grouped into Tracking Areas as part of the mobility management handling of UEs. In contrast, a satellite cell, or a satellite with a set of cells, as part of an access network, may span at least partially over multiple countries or a large part of the Earth and could be bigger than a complete terrestrial PLMN. These characteristics of satellite coverage are captured in Annex A. </w:t>
      </w:r>
      <w:r w:rsidRPr="00902C22">
        <w:rPr>
          <w:rFonts w:cs="Arial"/>
        </w:rPr>
        <w:t>The 5G system mobility management has not been designed with an access network coverage of the size of a satellite system.</w:t>
      </w:r>
      <w:r w:rsidRPr="00902C22">
        <w:t xml:space="preserve">. </w:t>
      </w:r>
      <w:r w:rsidRPr="00902C22">
        <w:rPr>
          <w:lang w:eastAsia="ko-KR"/>
        </w:rPr>
        <w:t>Furthermore, scenarios where a single PLMN has both satellite and terrestrial 3GPP radio access and mobility of a UE moving between these two access types should be possible.</w:t>
      </w:r>
    </w:p>
    <w:p w:rsidR="00902C22" w:rsidRPr="00902C22" w:rsidRDefault="00902C22" w:rsidP="00902C22">
      <w:pPr>
        <w:rPr>
          <w:lang w:eastAsia="ko-KR"/>
        </w:rPr>
      </w:pPr>
      <w:r w:rsidRPr="00902C22">
        <w:rPr>
          <w:lang w:eastAsia="ko-KR"/>
        </w:rPr>
        <w:t>The following points are expected to be studied within this key issue:</w:t>
      </w:r>
    </w:p>
    <w:p w:rsidR="00902C22" w:rsidRPr="00902C22" w:rsidRDefault="00902C22" w:rsidP="00902C22">
      <w:pPr>
        <w:pStyle w:val="B1"/>
        <w:rPr>
          <w:lang w:eastAsia="ko-KR"/>
        </w:rPr>
      </w:pPr>
      <w:r w:rsidRPr="00902C22">
        <w:rPr>
          <w:lang w:eastAsia="ko-KR"/>
        </w:rPr>
        <w:t>1.</w:t>
      </w:r>
      <w:r w:rsidRPr="00902C22">
        <w:rPr>
          <w:lang w:eastAsia="ko-KR"/>
        </w:rPr>
        <w:tab/>
        <w:t>Whether existing Connection Management mechanism can be reused for a UE accessing 5GC via satellite 3GPP access?</w:t>
      </w:r>
    </w:p>
    <w:p w:rsidR="00902C22" w:rsidRPr="00902C22" w:rsidRDefault="00902C22" w:rsidP="00902C22">
      <w:pPr>
        <w:pStyle w:val="B1"/>
        <w:rPr>
          <w:lang w:eastAsia="ko-KR"/>
        </w:rPr>
      </w:pPr>
      <w:r w:rsidRPr="00902C22">
        <w:rPr>
          <w:lang w:eastAsia="ko-KR"/>
        </w:rPr>
        <w:t>2.</w:t>
      </w:r>
      <w:r w:rsidRPr="00902C22">
        <w:rPr>
          <w:lang w:eastAsia="ko-KR"/>
        </w:rPr>
        <w:tab/>
        <w:t>How is UE reachability (paging) handled within the large satellite coverage area?</w:t>
      </w:r>
    </w:p>
    <w:p w:rsidR="00902C22" w:rsidRPr="00902C22" w:rsidRDefault="00902C22" w:rsidP="00902C22">
      <w:pPr>
        <w:pStyle w:val="B1"/>
        <w:rPr>
          <w:lang w:eastAsia="ko-KR"/>
        </w:rPr>
      </w:pPr>
      <w:r w:rsidRPr="00902C22">
        <w:rPr>
          <w:lang w:eastAsia="ko-KR"/>
        </w:rPr>
        <w:t>3.</w:t>
      </w:r>
      <w:r w:rsidRPr="00902C22">
        <w:rPr>
          <w:lang w:eastAsia="ko-KR"/>
        </w:rPr>
        <w:tab/>
        <w:t>What is the relation between satellite coverage areas and the 5G system Tracking/Registration Area?</w:t>
      </w:r>
    </w:p>
    <w:p w:rsidR="00902C22" w:rsidRPr="00902C22" w:rsidRDefault="00902C22" w:rsidP="00902C22">
      <w:pPr>
        <w:pStyle w:val="B1"/>
        <w:rPr>
          <w:lang w:eastAsia="ko-KR"/>
        </w:rPr>
      </w:pPr>
      <w:r w:rsidRPr="00902C22">
        <w:rPr>
          <w:lang w:eastAsia="ko-KR"/>
        </w:rPr>
        <w:t>4.</w:t>
      </w:r>
      <w:r w:rsidRPr="00902C22">
        <w:rPr>
          <w:lang w:eastAsia="ko-KR"/>
        </w:rPr>
        <w:tab/>
        <w:t>Whether a UE can access 5GC via satellite access and terrestrial access simultaneously? And how?</w:t>
      </w:r>
    </w:p>
    <w:p w:rsidR="00902C22" w:rsidRPr="00902C22" w:rsidRDefault="00902C22" w:rsidP="00902C22">
      <w:pPr>
        <w:pStyle w:val="B1"/>
        <w:rPr>
          <w:lang w:eastAsia="ko-KR"/>
        </w:rPr>
      </w:pPr>
      <w:r w:rsidRPr="00902C22">
        <w:rPr>
          <w:lang w:eastAsia="ko-KR"/>
        </w:rPr>
        <w:t>5.</w:t>
      </w:r>
      <w:r w:rsidRPr="00902C22">
        <w:rPr>
          <w:lang w:eastAsia="ko-KR"/>
        </w:rPr>
        <w:tab/>
        <w:t>How does a UE select between satellite and terrestrial access within a PLMN?</w:t>
      </w:r>
    </w:p>
    <w:p w:rsidR="00902C22" w:rsidRPr="00902C22" w:rsidRDefault="00902C22" w:rsidP="00902C22">
      <w:pPr>
        <w:pStyle w:val="B1"/>
        <w:rPr>
          <w:lang w:eastAsia="ko-KR"/>
        </w:rPr>
      </w:pPr>
      <w:r w:rsidRPr="00902C22">
        <w:rPr>
          <w:lang w:eastAsia="ko-KR"/>
        </w:rPr>
        <w:t>6.</w:t>
      </w:r>
      <w:r w:rsidRPr="00902C22">
        <w:rPr>
          <w:lang w:eastAsia="ko-KR"/>
        </w:rPr>
        <w:tab/>
        <w:t>How is idle mode mobility between satellite and terrestrial access performed?</w:t>
      </w:r>
    </w:p>
    <w:p w:rsidR="00902C22" w:rsidRPr="00902C22" w:rsidRDefault="00902C22" w:rsidP="00902C22">
      <w:pPr>
        <w:pStyle w:val="B1"/>
        <w:rPr>
          <w:lang w:eastAsia="ko-KR"/>
        </w:rPr>
      </w:pPr>
      <w:r w:rsidRPr="00902C22">
        <w:rPr>
          <w:lang w:eastAsia="ko-KR"/>
        </w:rPr>
        <w:t>7.</w:t>
      </w:r>
      <w:r w:rsidRPr="00902C22">
        <w:rPr>
          <w:lang w:eastAsia="ko-KR"/>
        </w:rPr>
        <w:tab/>
        <w:t>How is connected mode mobility between satellite and terrestrial access performed?</w:t>
      </w:r>
    </w:p>
    <w:p w:rsidR="00902C22" w:rsidRPr="00902C22" w:rsidRDefault="00902C22" w:rsidP="00902C22">
      <w:pPr>
        <w:pStyle w:val="B1"/>
        <w:rPr>
          <w:lang w:eastAsia="ko-KR"/>
        </w:rPr>
      </w:pPr>
      <w:r w:rsidRPr="00902C22">
        <w:rPr>
          <w:lang w:eastAsia="ko-KR"/>
        </w:rPr>
        <w:t>8.</w:t>
      </w:r>
      <w:r w:rsidRPr="00902C22">
        <w:rPr>
          <w:lang w:eastAsia="ko-KR"/>
        </w:rPr>
        <w:tab/>
        <w:t>Which country specific regulatory requirements affect the architecture design, and how are they enforced?</w:t>
      </w:r>
    </w:p>
    <w:p w:rsidR="00902C22" w:rsidRPr="00902C22" w:rsidRDefault="00902C22" w:rsidP="00902C22">
      <w:pPr>
        <w:pStyle w:val="B1"/>
        <w:rPr>
          <w:lang w:eastAsia="ko-KR"/>
        </w:rPr>
      </w:pPr>
      <w:r w:rsidRPr="00902C22">
        <w:rPr>
          <w:lang w:eastAsia="ko-KR"/>
        </w:rPr>
        <w:t>9.</w:t>
      </w:r>
      <w:r w:rsidRPr="00902C22">
        <w:rPr>
          <w:lang w:eastAsia="ko-KR"/>
        </w:rPr>
        <w:tab/>
        <w:t>Whether any changes are needed for charging in roaming situations?</w:t>
      </w:r>
    </w:p>
    <w:p w:rsidR="00902C22" w:rsidRPr="00902C22" w:rsidRDefault="00902C22" w:rsidP="00902C22">
      <w:pPr>
        <w:pStyle w:val="Heading2"/>
        <w:rPr>
          <w:lang w:eastAsia="ko-KR"/>
        </w:rPr>
      </w:pPr>
      <w:bookmarkStart w:id="21" w:name="_Toc17295226"/>
      <w:bookmarkEnd w:id="20"/>
      <w:r w:rsidRPr="00902C22">
        <w:rPr>
          <w:lang w:eastAsia="ko-KR"/>
        </w:rPr>
        <w:t>5.2</w:t>
      </w:r>
      <w:r w:rsidRPr="00902C22">
        <w:rPr>
          <w:lang w:eastAsia="ko-KR"/>
        </w:rPr>
        <w:tab/>
        <w:t>Key Issue #2: Mobility Management with moving satellite coverage areas</w:t>
      </w:r>
      <w:bookmarkEnd w:id="21"/>
    </w:p>
    <w:p w:rsidR="00902C22" w:rsidRPr="00902C22" w:rsidRDefault="00902C22" w:rsidP="00902C22">
      <w:pPr>
        <w:pStyle w:val="Heading3"/>
        <w:rPr>
          <w:lang w:eastAsia="ko-KR"/>
        </w:rPr>
      </w:pPr>
      <w:bookmarkStart w:id="22" w:name="_Toc17295227"/>
      <w:r w:rsidRPr="00902C22">
        <w:rPr>
          <w:lang w:eastAsia="ko-KR"/>
        </w:rPr>
        <w:t>5</w:t>
      </w:r>
      <w:r w:rsidRPr="00902C22">
        <w:rPr>
          <w:lang w:eastAsia="zh-CN"/>
        </w:rPr>
        <w:t>.2</w:t>
      </w:r>
      <w:r w:rsidRPr="00902C22">
        <w:rPr>
          <w:lang w:eastAsia="ko-KR"/>
        </w:rPr>
        <w:t>.1</w:t>
      </w:r>
      <w:r w:rsidRPr="00902C22">
        <w:rPr>
          <w:lang w:eastAsia="ko-KR"/>
        </w:rPr>
        <w:tab/>
        <w:t>General description</w:t>
      </w:r>
      <w:bookmarkEnd w:id="22"/>
    </w:p>
    <w:p w:rsidR="00902C22" w:rsidRPr="00902C22" w:rsidRDefault="00902C22" w:rsidP="00902C22">
      <w:r w:rsidRPr="00902C22">
        <w:t xml:space="preserve">In the case when </w:t>
      </w:r>
      <w:proofErr w:type="spellStart"/>
      <w:r w:rsidRPr="00902C22">
        <w:t>gNBs</w:t>
      </w:r>
      <w:proofErr w:type="spellEnd"/>
      <w:r w:rsidRPr="00902C22">
        <w:t xml:space="preserve"> are onboard Non Geostationary satellites (i.e. NGSO OBP/ISL constellation as described in annex A of this Technical Report), the attached cells and tracking areas will be moving with the corresponding </w:t>
      </w:r>
      <w:proofErr w:type="spellStart"/>
      <w:r w:rsidRPr="00902C22">
        <w:t>gNBs</w:t>
      </w:r>
      <w:proofErr w:type="spellEnd"/>
      <w:r w:rsidRPr="00902C22">
        <w:t>. There is thus, contrary to terrestrial access networks, a potential disconnect between geographical coverage, cell definition and tracking area and registration area definitions.</w:t>
      </w:r>
    </w:p>
    <w:p w:rsidR="00902C22" w:rsidRPr="00902C22" w:rsidRDefault="00902C22" w:rsidP="00902C22">
      <w:r w:rsidRPr="00902C22">
        <w:t>This may have some impact on functions that are associated to geographical areas, such as authorisation, billing, etc.</w:t>
      </w:r>
    </w:p>
    <w:p w:rsidR="00902C22" w:rsidRPr="00902C22" w:rsidRDefault="00902C22" w:rsidP="00902C22">
      <w:pPr>
        <w:rPr>
          <w:lang w:eastAsia="ko-KR"/>
        </w:rPr>
      </w:pPr>
      <w:r w:rsidRPr="00902C22">
        <w:rPr>
          <w:lang w:eastAsia="ko-KR"/>
        </w:rPr>
        <w:t>The following points are expected to be studied within this key issue:</w:t>
      </w:r>
    </w:p>
    <w:p w:rsidR="00902C22" w:rsidRPr="00902C22" w:rsidRDefault="00902C22" w:rsidP="00902C22">
      <w:pPr>
        <w:pStyle w:val="B1"/>
        <w:rPr>
          <w:lang w:eastAsia="ko-KR"/>
        </w:rPr>
      </w:pPr>
      <w:r w:rsidRPr="00902C22">
        <w:rPr>
          <w:lang w:eastAsia="ko-KR"/>
        </w:rPr>
        <w:t>-</w:t>
      </w:r>
      <w:r w:rsidRPr="00902C22">
        <w:rPr>
          <w:lang w:eastAsia="ko-KR"/>
        </w:rPr>
        <w:tab/>
        <w:t>Whether existing Connection Management mechanism can be reused for a UE accessing 5GC via satellite 3GPP access?</w:t>
      </w:r>
    </w:p>
    <w:p w:rsidR="00902C22" w:rsidRPr="00902C22" w:rsidRDefault="00902C22" w:rsidP="00902C22">
      <w:pPr>
        <w:pStyle w:val="B1"/>
        <w:rPr>
          <w:lang w:eastAsia="ko-KR"/>
        </w:rPr>
      </w:pPr>
      <w:r w:rsidRPr="00902C22">
        <w:rPr>
          <w:lang w:eastAsia="ko-KR"/>
        </w:rPr>
        <w:t>-</w:t>
      </w:r>
      <w:r w:rsidRPr="00902C22">
        <w:rPr>
          <w:lang w:eastAsia="ko-KR"/>
        </w:rPr>
        <w:tab/>
        <w:t xml:space="preserve">What are the functional impacts on the 5G CN when considering an satellite access with moving coverage areas and onboard </w:t>
      </w:r>
      <w:proofErr w:type="spellStart"/>
      <w:r w:rsidRPr="00902C22">
        <w:rPr>
          <w:lang w:eastAsia="ko-KR"/>
        </w:rPr>
        <w:t>gNBs</w:t>
      </w:r>
      <w:proofErr w:type="spellEnd"/>
      <w:r w:rsidRPr="00902C22">
        <w:rPr>
          <w:lang w:eastAsia="ko-KR"/>
        </w:rPr>
        <w:t>?</w:t>
      </w:r>
    </w:p>
    <w:p w:rsidR="00902C22" w:rsidRPr="00902C22" w:rsidRDefault="00902C22" w:rsidP="00902C22">
      <w:pPr>
        <w:pStyle w:val="B1"/>
        <w:rPr>
          <w:lang w:eastAsia="ko-KR"/>
        </w:rPr>
      </w:pPr>
      <w:r w:rsidRPr="00902C22">
        <w:rPr>
          <w:lang w:eastAsia="ko-KR"/>
        </w:rPr>
        <w:t>-</w:t>
      </w:r>
      <w:r w:rsidRPr="00902C22">
        <w:rPr>
          <w:lang w:eastAsia="ko-KR"/>
        </w:rPr>
        <w:tab/>
        <w:t xml:space="preserve">What are the impacts on the definition and on the management of Tracking Areas and Registration Areas as well as on mobility management when considering an satellite access with mobile coverage areas and onboard </w:t>
      </w:r>
      <w:proofErr w:type="spellStart"/>
      <w:r w:rsidRPr="00902C22">
        <w:rPr>
          <w:lang w:eastAsia="ko-KR"/>
        </w:rPr>
        <w:t>gNBs</w:t>
      </w:r>
      <w:proofErr w:type="spellEnd"/>
      <w:r w:rsidRPr="00902C22">
        <w:rPr>
          <w:lang w:eastAsia="ko-KR"/>
        </w:rPr>
        <w:t>?</w:t>
      </w:r>
    </w:p>
    <w:p w:rsidR="00902C22" w:rsidRPr="00902C22" w:rsidRDefault="00902C22" w:rsidP="00902C22">
      <w:pPr>
        <w:pStyle w:val="B1"/>
        <w:rPr>
          <w:lang w:eastAsia="ko-KR"/>
        </w:rPr>
      </w:pPr>
      <w:r w:rsidRPr="00902C22">
        <w:rPr>
          <w:lang w:eastAsia="ko-KR"/>
        </w:rPr>
        <w:t>-</w:t>
      </w:r>
      <w:r w:rsidRPr="00902C22">
        <w:rPr>
          <w:lang w:eastAsia="ko-KR"/>
        </w:rPr>
        <w:tab/>
        <w:t xml:space="preserve">What are the requirements on the satellite access with mobile coverage areas and onboard </w:t>
      </w:r>
      <w:proofErr w:type="spellStart"/>
      <w:r w:rsidRPr="00902C22">
        <w:rPr>
          <w:lang w:eastAsia="ko-KR"/>
        </w:rPr>
        <w:t>gNBs</w:t>
      </w:r>
      <w:proofErr w:type="spellEnd"/>
      <w:r w:rsidRPr="00902C22">
        <w:rPr>
          <w:lang w:eastAsia="ko-KR"/>
        </w:rPr>
        <w:t xml:space="preserve"> to limit the impact on the 5G CN and on the UE?</w:t>
      </w:r>
    </w:p>
    <w:p w:rsidR="00902C22" w:rsidRPr="00902C22" w:rsidRDefault="00902C22" w:rsidP="00902C22">
      <w:pPr>
        <w:pStyle w:val="B1"/>
        <w:rPr>
          <w:lang w:eastAsia="ko-KR"/>
        </w:rPr>
      </w:pPr>
      <w:r w:rsidRPr="00902C22">
        <w:rPr>
          <w:lang w:eastAsia="ko-KR"/>
        </w:rPr>
        <w:t>-</w:t>
      </w:r>
      <w:r w:rsidRPr="00902C22">
        <w:rPr>
          <w:lang w:eastAsia="ko-KR"/>
        </w:rPr>
        <w:tab/>
        <w:t xml:space="preserve">How is UE reachability (paging) handled in case of moving satellite access coverage areas and onboard </w:t>
      </w:r>
      <w:proofErr w:type="spellStart"/>
      <w:r w:rsidRPr="00902C22">
        <w:rPr>
          <w:lang w:eastAsia="ko-KR"/>
        </w:rPr>
        <w:t>gNBs</w:t>
      </w:r>
      <w:proofErr w:type="spellEnd"/>
      <w:r w:rsidRPr="00902C22">
        <w:rPr>
          <w:lang w:eastAsia="ko-KR"/>
        </w:rPr>
        <w:t>?</w:t>
      </w:r>
    </w:p>
    <w:p w:rsidR="00902C22" w:rsidRPr="00902C22" w:rsidRDefault="00902C22" w:rsidP="00902C22">
      <w:pPr>
        <w:pStyle w:val="B1"/>
        <w:rPr>
          <w:lang w:eastAsia="ko-KR"/>
        </w:rPr>
      </w:pPr>
      <w:r w:rsidRPr="00902C22">
        <w:rPr>
          <w:lang w:eastAsia="ko-KR"/>
        </w:rPr>
        <w:t>-</w:t>
      </w:r>
      <w:r w:rsidRPr="00902C22">
        <w:rPr>
          <w:lang w:eastAsia="ko-KR"/>
        </w:rPr>
        <w:tab/>
        <w:t xml:space="preserve">What are the impacts to idle mode mobility with moving satellite coverage areas and onboard </w:t>
      </w:r>
      <w:proofErr w:type="spellStart"/>
      <w:r w:rsidRPr="00902C22">
        <w:rPr>
          <w:lang w:eastAsia="ko-KR"/>
        </w:rPr>
        <w:t>gNBs</w:t>
      </w:r>
      <w:proofErr w:type="spellEnd"/>
      <w:r w:rsidRPr="00902C22">
        <w:rPr>
          <w:lang w:eastAsia="ko-KR"/>
        </w:rPr>
        <w:t>?</w:t>
      </w:r>
    </w:p>
    <w:p w:rsidR="00902C22" w:rsidRPr="00902C22" w:rsidRDefault="00902C22" w:rsidP="00902C22">
      <w:pPr>
        <w:pStyle w:val="B1"/>
        <w:rPr>
          <w:lang w:eastAsia="ko-KR"/>
        </w:rPr>
      </w:pPr>
      <w:r w:rsidRPr="00902C22">
        <w:rPr>
          <w:lang w:eastAsia="ko-KR"/>
        </w:rPr>
        <w:t>-</w:t>
      </w:r>
      <w:r w:rsidRPr="00902C22">
        <w:rPr>
          <w:lang w:eastAsia="ko-KR"/>
        </w:rPr>
        <w:tab/>
        <w:t xml:space="preserve">What are the impacts to connected mode mobility with moving satellite coverage areas and onboard </w:t>
      </w:r>
      <w:proofErr w:type="spellStart"/>
      <w:r w:rsidRPr="00902C22">
        <w:rPr>
          <w:lang w:eastAsia="ko-KR"/>
        </w:rPr>
        <w:t>gNBs</w:t>
      </w:r>
      <w:proofErr w:type="spellEnd"/>
      <w:r w:rsidRPr="00902C22">
        <w:rPr>
          <w:lang w:eastAsia="ko-KR"/>
        </w:rPr>
        <w:t>?</w:t>
      </w:r>
    </w:p>
    <w:p w:rsidR="00902C22" w:rsidRPr="00902C22" w:rsidRDefault="00902C22" w:rsidP="00902C22">
      <w:pPr>
        <w:pStyle w:val="B1"/>
        <w:rPr>
          <w:lang w:eastAsia="ko-KR"/>
        </w:rPr>
      </w:pPr>
      <w:r w:rsidRPr="00902C22">
        <w:rPr>
          <w:lang w:eastAsia="ko-KR"/>
        </w:rPr>
        <w:t>-</w:t>
      </w:r>
      <w:r w:rsidRPr="00902C22">
        <w:rPr>
          <w:lang w:eastAsia="ko-KR"/>
        </w:rPr>
        <w:tab/>
        <w:t>Whether a UE can access 5GC via satellite access and terrestrial access simultaneously? And how?</w:t>
      </w:r>
    </w:p>
    <w:p w:rsidR="00902C22" w:rsidRPr="00902C22" w:rsidRDefault="00902C22" w:rsidP="00902C22">
      <w:pPr>
        <w:pStyle w:val="Heading2"/>
      </w:pPr>
      <w:bookmarkStart w:id="23" w:name="_Toc17295228"/>
      <w:r w:rsidRPr="00902C22">
        <w:t>5.3</w:t>
      </w:r>
      <w:r w:rsidRPr="00902C22">
        <w:tab/>
        <w:t>Key Issue #3: Delay in satellite</w:t>
      </w:r>
      <w:bookmarkEnd w:id="23"/>
    </w:p>
    <w:p w:rsidR="00902C22" w:rsidRPr="00902C22" w:rsidRDefault="00902C22" w:rsidP="00902C22">
      <w:pPr>
        <w:pStyle w:val="Heading3"/>
      </w:pPr>
      <w:bookmarkStart w:id="24" w:name="_Toc17295229"/>
      <w:r w:rsidRPr="00902C22">
        <w:t>5.3.1</w:t>
      </w:r>
      <w:r w:rsidRPr="00902C22">
        <w:tab/>
        <w:t>General description</w:t>
      </w:r>
      <w:bookmarkEnd w:id="24"/>
    </w:p>
    <w:p w:rsidR="00902C22" w:rsidRPr="00902C22" w:rsidRDefault="00902C22" w:rsidP="00902C22">
      <w:r w:rsidRPr="00902C22">
        <w:t>In satellite access, the one-way propagation delay between a UE and a satellite communication payload may range between 2 </w:t>
      </w:r>
      <w:proofErr w:type="spellStart"/>
      <w:r w:rsidRPr="00902C22">
        <w:t>ms</w:t>
      </w:r>
      <w:proofErr w:type="spellEnd"/>
      <w:r w:rsidRPr="00902C22">
        <w:t xml:space="preserve"> and 140 </w:t>
      </w:r>
      <w:proofErr w:type="spellStart"/>
      <w:r w:rsidRPr="00902C22">
        <w:t>ms</w:t>
      </w:r>
      <w:proofErr w:type="spellEnd"/>
      <w:r w:rsidRPr="00902C22">
        <w:t xml:space="preserve"> depending on the satellite altitude and the relative position of the UE with respect to the UE. Some delay values are given in Annex A, figure A.3-3. Furthermore, it is possible that in a constellation of non-geostationary satellites including Inter Satellite Links (ISLs), the delay between a UE and functional elements of the Core Network is increased depending on the actual location of the communication end-points, but also a function and mode of operation of the configuration of the NGSO Access Network.</w:t>
      </w:r>
    </w:p>
    <w:p w:rsidR="00902C22" w:rsidRPr="00902C22" w:rsidRDefault="00902C22" w:rsidP="00902C22">
      <w:pPr>
        <w:pStyle w:val="B1"/>
      </w:pPr>
      <w:r w:rsidRPr="00902C22">
        <w:t>-</w:t>
      </w:r>
      <w:r w:rsidRPr="00902C22">
        <w:tab/>
        <w:t>Considering a scenario where a 5G System integrates a satellite access What are the impacts of delays in the satellite access on the 5G system in the Non Access Stratum (</w:t>
      </w:r>
      <w:proofErr w:type="spellStart"/>
      <w:r w:rsidRPr="00902C22">
        <w:t>e.g</w:t>
      </w:r>
      <w:proofErr w:type="spellEnd"/>
      <w:r w:rsidRPr="00902C22">
        <w:t>, Session Management and Mobility Management procedures) noting that:</w:t>
      </w:r>
    </w:p>
    <w:p w:rsidR="00902C22" w:rsidRPr="00902C22" w:rsidRDefault="00902C22" w:rsidP="00902C22">
      <w:pPr>
        <w:pStyle w:val="B2"/>
      </w:pPr>
      <w:r w:rsidRPr="00902C22">
        <w:t>-</w:t>
      </w:r>
      <w:r w:rsidRPr="00902C22">
        <w:tab/>
        <w:t xml:space="preserve">The propagation delay from between the UE and the access node can vary significantly (i.e. between 2 </w:t>
      </w:r>
      <w:proofErr w:type="spellStart"/>
      <w:r w:rsidRPr="00902C22">
        <w:t>ms</w:t>
      </w:r>
      <w:proofErr w:type="spellEnd"/>
      <w:r w:rsidRPr="00902C22">
        <w:t xml:space="preserve"> and 140 </w:t>
      </w:r>
      <w:proofErr w:type="spellStart"/>
      <w:r w:rsidRPr="00902C22">
        <w:t>ms</w:t>
      </w:r>
      <w:proofErr w:type="spellEnd"/>
      <w:r w:rsidRPr="00902C22">
        <w:t>);</w:t>
      </w:r>
    </w:p>
    <w:p w:rsidR="00902C22" w:rsidRPr="00902C22" w:rsidRDefault="00902C22" w:rsidP="00902C22">
      <w:pPr>
        <w:pStyle w:val="B2"/>
      </w:pPr>
      <w:r w:rsidRPr="00902C22">
        <w:t>-</w:t>
      </w:r>
      <w:r w:rsidRPr="00902C22">
        <w:tab/>
        <w:t xml:space="preserve">The propagation delay between a satellite access node and a core network can also vary significantly (from 2 </w:t>
      </w:r>
      <w:proofErr w:type="spellStart"/>
      <w:r w:rsidRPr="00902C22">
        <w:t>msec</w:t>
      </w:r>
      <w:proofErr w:type="spellEnd"/>
      <w:r w:rsidRPr="00902C22">
        <w:t xml:space="preserve"> to 140 of </w:t>
      </w:r>
      <w:proofErr w:type="spellStart"/>
      <w:r w:rsidRPr="00902C22">
        <w:t>msecs</w:t>
      </w:r>
      <w:proofErr w:type="spellEnd"/>
      <w:r w:rsidRPr="00902C22">
        <w:t>).</w:t>
      </w:r>
    </w:p>
    <w:p w:rsidR="00902C22" w:rsidRPr="00902C22" w:rsidRDefault="00902C22" w:rsidP="00902C22">
      <w:pPr>
        <w:pStyle w:val="B1"/>
      </w:pPr>
      <w:r w:rsidRPr="00902C22">
        <w:t>-</w:t>
      </w:r>
      <w:r w:rsidRPr="00902C22">
        <w:tab/>
        <w:t>What are the architectural assumptions on the 5G System to minimize the impacts on the NAS?</w:t>
      </w:r>
    </w:p>
    <w:p w:rsidR="00902C22" w:rsidRPr="00902C22" w:rsidRDefault="00902C22" w:rsidP="00902C22">
      <w:pPr>
        <w:pStyle w:val="B1"/>
      </w:pPr>
      <w:r w:rsidRPr="00902C22">
        <w:t>-</w:t>
      </w:r>
      <w:r w:rsidRPr="00902C22">
        <w:tab/>
        <w:t>What are the requirements on the satellite access to minimize the impacts on the NAS, as well on the 5G System?</w:t>
      </w:r>
    </w:p>
    <w:p w:rsidR="00902C22" w:rsidRPr="00902C22" w:rsidRDefault="00902C22" w:rsidP="00902C22">
      <w:pPr>
        <w:pStyle w:val="Heading2"/>
        <w:rPr>
          <w:lang w:eastAsia="ko-KR"/>
        </w:rPr>
      </w:pPr>
      <w:bookmarkStart w:id="25" w:name="_Toc17295230"/>
      <w:r w:rsidRPr="00902C22">
        <w:rPr>
          <w:lang w:eastAsia="ko-KR"/>
        </w:rPr>
        <w:t>5.4</w:t>
      </w:r>
      <w:r w:rsidRPr="00902C22">
        <w:rPr>
          <w:lang w:eastAsia="ko-KR"/>
        </w:rPr>
        <w:tab/>
        <w:t>Key Issue #4: QoS with satellite access</w:t>
      </w:r>
      <w:bookmarkEnd w:id="25"/>
    </w:p>
    <w:p w:rsidR="00902C22" w:rsidRPr="00902C22" w:rsidRDefault="00902C22" w:rsidP="00902C22">
      <w:pPr>
        <w:pStyle w:val="Heading3"/>
        <w:rPr>
          <w:lang w:eastAsia="ko-KR"/>
        </w:rPr>
      </w:pPr>
      <w:bookmarkStart w:id="26" w:name="_Toc17295231"/>
      <w:r w:rsidRPr="00902C22">
        <w:rPr>
          <w:lang w:eastAsia="ko-KR"/>
        </w:rPr>
        <w:t>5</w:t>
      </w:r>
      <w:r w:rsidRPr="00902C22">
        <w:rPr>
          <w:lang w:eastAsia="zh-CN"/>
        </w:rPr>
        <w:t>.4</w:t>
      </w:r>
      <w:r w:rsidRPr="00902C22">
        <w:rPr>
          <w:lang w:eastAsia="ko-KR"/>
        </w:rPr>
        <w:t>.1</w:t>
      </w:r>
      <w:r w:rsidRPr="00902C22">
        <w:rPr>
          <w:lang w:eastAsia="ko-KR"/>
        </w:rPr>
        <w:tab/>
        <w:t>General description</w:t>
      </w:r>
      <w:bookmarkEnd w:id="26"/>
    </w:p>
    <w:p w:rsidR="00902C22" w:rsidRPr="00902C22" w:rsidRDefault="00902C22" w:rsidP="00902C22">
      <w:pPr>
        <w:rPr>
          <w:lang w:eastAsia="ko-KR"/>
        </w:rPr>
      </w:pPr>
      <w:r w:rsidRPr="00902C22">
        <w:rPr>
          <w:lang w:eastAsia="ko-KR"/>
        </w:rPr>
        <w:t>The introduction of a satellite access in the 5G system will induce a larger latency in the delivery of the information than in terrestrial cases due to the distance of the satellites above the surface of Earth.</w:t>
      </w:r>
    </w:p>
    <w:p w:rsidR="00902C22" w:rsidRPr="00902C22" w:rsidRDefault="00902C22" w:rsidP="00902C22">
      <w:pPr>
        <w:rPr>
          <w:lang w:eastAsia="ko-KR"/>
        </w:rPr>
      </w:pPr>
      <w:r w:rsidRPr="00902C22">
        <w:rPr>
          <w:lang w:eastAsia="ko-KR"/>
        </w:rPr>
        <w:t>The following points are expected to be studies in this key issue:</w:t>
      </w:r>
    </w:p>
    <w:p w:rsidR="00902C22" w:rsidRPr="00902C22" w:rsidRDefault="00902C22" w:rsidP="00902C22">
      <w:pPr>
        <w:pStyle w:val="B1"/>
        <w:rPr>
          <w:lang w:eastAsia="ko-KR"/>
        </w:rPr>
      </w:pPr>
      <w:r w:rsidRPr="00902C22">
        <w:rPr>
          <w:lang w:eastAsia="ko-KR"/>
        </w:rPr>
        <w:t>-</w:t>
      </w:r>
      <w:r w:rsidRPr="00902C22">
        <w:rPr>
          <w:lang w:eastAsia="ko-KR"/>
        </w:rPr>
        <w:tab/>
        <w:t>What are the impacts on the QoS of a 5GS when introducing a satellite access?</w:t>
      </w:r>
    </w:p>
    <w:p w:rsidR="00902C22" w:rsidRPr="00902C22" w:rsidRDefault="00902C22" w:rsidP="00902C22">
      <w:pPr>
        <w:pStyle w:val="B1"/>
        <w:rPr>
          <w:lang w:eastAsia="ko-KR"/>
        </w:rPr>
      </w:pPr>
      <w:r w:rsidRPr="00902C22">
        <w:rPr>
          <w:lang w:eastAsia="ko-KR"/>
        </w:rPr>
        <w:t>-</w:t>
      </w:r>
      <w:r w:rsidRPr="00902C22">
        <w:rPr>
          <w:lang w:eastAsia="ko-KR"/>
        </w:rPr>
        <w:tab/>
        <w:t>What are the functional nodes and procedures in the 5GS to be updated to take into account these impacts, if any?</w:t>
      </w:r>
    </w:p>
    <w:p w:rsidR="00902C22" w:rsidRPr="00902C22" w:rsidRDefault="00902C22" w:rsidP="00902C22">
      <w:pPr>
        <w:pStyle w:val="Heading2"/>
        <w:rPr>
          <w:lang w:eastAsia="ko-KR"/>
        </w:rPr>
      </w:pPr>
      <w:bookmarkStart w:id="27" w:name="_Toc17295232"/>
      <w:r w:rsidRPr="00902C22">
        <w:rPr>
          <w:lang w:eastAsia="ko-KR"/>
        </w:rPr>
        <w:t>5.5</w:t>
      </w:r>
      <w:r w:rsidRPr="00902C22">
        <w:rPr>
          <w:lang w:eastAsia="ko-KR"/>
        </w:rPr>
        <w:tab/>
        <w:t>Key Issue #5: QoS with satellite backhaul</w:t>
      </w:r>
      <w:bookmarkEnd w:id="27"/>
    </w:p>
    <w:p w:rsidR="00902C22" w:rsidRPr="00902C22" w:rsidRDefault="00902C22" w:rsidP="00902C22">
      <w:pPr>
        <w:pStyle w:val="Heading3"/>
        <w:rPr>
          <w:lang w:eastAsia="ko-KR"/>
        </w:rPr>
      </w:pPr>
      <w:bookmarkStart w:id="28" w:name="_Toc17295233"/>
      <w:r w:rsidRPr="00902C22">
        <w:rPr>
          <w:lang w:eastAsia="ko-KR"/>
        </w:rPr>
        <w:t>5</w:t>
      </w:r>
      <w:r w:rsidRPr="00902C22">
        <w:rPr>
          <w:lang w:eastAsia="zh-CN"/>
        </w:rPr>
        <w:t>.5</w:t>
      </w:r>
      <w:r w:rsidRPr="00902C22">
        <w:rPr>
          <w:lang w:eastAsia="ko-KR"/>
        </w:rPr>
        <w:t>.1</w:t>
      </w:r>
      <w:r w:rsidRPr="00902C22">
        <w:rPr>
          <w:lang w:eastAsia="ko-KR"/>
        </w:rPr>
        <w:tab/>
        <w:t>General description</w:t>
      </w:r>
      <w:bookmarkEnd w:id="28"/>
    </w:p>
    <w:p w:rsidR="00902C22" w:rsidRPr="00902C22" w:rsidRDefault="00902C22" w:rsidP="00902C22">
      <w:pPr>
        <w:jc w:val="both"/>
      </w:pPr>
      <w:r w:rsidRPr="00902C22">
        <w:t xml:space="preserve">In cases where satellite connectivity is used as backhaul between terrestrial RAN nodes (e.g. at a remote location or in a moving platform such as airplane or ship) and terrestrial CN nodes (e.g. at a central location), this satellite connection may not be able to provide appropriate QoS for all flows. For instance, ultra-low latency (e.g. using 5QI = 81, with Packet Delay Budget of 5 </w:t>
      </w:r>
      <w:proofErr w:type="spellStart"/>
      <w:r w:rsidRPr="00902C22">
        <w:t>ms</w:t>
      </w:r>
      <w:proofErr w:type="spellEnd"/>
      <w:r w:rsidRPr="00902C22">
        <w:t xml:space="preserve">) may be required but the satellite link may be a GEO (Geostationary Earth Orbit) satellite link with a typical one-way latency of at least 240 </w:t>
      </w:r>
      <w:proofErr w:type="spellStart"/>
      <w:r w:rsidRPr="00902C22">
        <w:t>ms</w:t>
      </w:r>
      <w:proofErr w:type="spellEnd"/>
      <w:r w:rsidRPr="00902C22">
        <w:t xml:space="preserve"> - 280 </w:t>
      </w:r>
      <w:proofErr w:type="spellStart"/>
      <w:r w:rsidRPr="00902C22">
        <w:t>ms</w:t>
      </w:r>
      <w:proofErr w:type="spellEnd"/>
      <w:r w:rsidRPr="00902C22">
        <w:t>. (see Annex A of this Technical Report for typical propagation delays).</w:t>
      </w:r>
    </w:p>
    <w:p w:rsidR="00902C22" w:rsidRPr="00902C22" w:rsidRDefault="00902C22" w:rsidP="00902C22">
      <w:r w:rsidRPr="00902C22">
        <w:t>The following points are expected to be studied for this key issue.</w:t>
      </w:r>
    </w:p>
    <w:p w:rsidR="00902C22" w:rsidRPr="00902C22" w:rsidRDefault="00902C22" w:rsidP="00902C22">
      <w:pPr>
        <w:pStyle w:val="B1"/>
      </w:pPr>
      <w:r w:rsidRPr="00902C22">
        <w:t>-</w:t>
      </w:r>
      <w:r w:rsidRPr="00902C22">
        <w:tab/>
        <w:t>What are the impacts on the 5G System QoS in case of using satellite backhaul?</w:t>
      </w:r>
    </w:p>
    <w:p w:rsidR="00902C22" w:rsidRPr="00902C22" w:rsidRDefault="00902C22" w:rsidP="00902C22">
      <w:pPr>
        <w:pStyle w:val="B1"/>
      </w:pPr>
      <w:r w:rsidRPr="00902C22">
        <w:t>-</w:t>
      </w:r>
      <w:r w:rsidRPr="00902C22">
        <w:tab/>
        <w:t>What are the functional nodes and procedures in the 5GS to be updated to take into account these impacts, if any?</w:t>
      </w:r>
    </w:p>
    <w:p w:rsidR="00902C22" w:rsidRPr="00902C22" w:rsidRDefault="00902C22" w:rsidP="00902C22">
      <w:pPr>
        <w:pStyle w:val="Heading2"/>
        <w:rPr>
          <w:lang w:eastAsia="ko-KR"/>
        </w:rPr>
      </w:pPr>
      <w:bookmarkStart w:id="29" w:name="_Toc17295234"/>
      <w:r w:rsidRPr="00902C22">
        <w:rPr>
          <w:lang w:eastAsia="ko-KR"/>
        </w:rPr>
        <w:t>5.6</w:t>
      </w:r>
      <w:r w:rsidRPr="00902C22">
        <w:rPr>
          <w:lang w:eastAsia="ko-KR"/>
        </w:rPr>
        <w:tab/>
        <w:t>Key Issue #6: RAN mobility with NGSO regenerative-based satellite access</w:t>
      </w:r>
      <w:bookmarkEnd w:id="29"/>
    </w:p>
    <w:p w:rsidR="00902C22" w:rsidRPr="00902C22" w:rsidRDefault="00902C22" w:rsidP="00902C22">
      <w:pPr>
        <w:pStyle w:val="Heading3"/>
        <w:rPr>
          <w:lang w:eastAsia="ko-KR"/>
        </w:rPr>
      </w:pPr>
      <w:bookmarkStart w:id="30" w:name="_Toc17295235"/>
      <w:r w:rsidRPr="00902C22">
        <w:rPr>
          <w:lang w:eastAsia="ko-KR"/>
        </w:rPr>
        <w:t>5</w:t>
      </w:r>
      <w:r w:rsidRPr="00902C22">
        <w:rPr>
          <w:lang w:eastAsia="zh-CN"/>
        </w:rPr>
        <w:t>.6</w:t>
      </w:r>
      <w:r w:rsidRPr="00902C22">
        <w:rPr>
          <w:lang w:eastAsia="ko-KR"/>
        </w:rPr>
        <w:t>.1</w:t>
      </w:r>
      <w:r w:rsidRPr="00902C22">
        <w:rPr>
          <w:lang w:eastAsia="ko-KR"/>
        </w:rPr>
        <w:tab/>
        <w:t>General description</w:t>
      </w:r>
      <w:bookmarkEnd w:id="30"/>
    </w:p>
    <w:p w:rsidR="00902C22" w:rsidRPr="00902C22" w:rsidRDefault="00902C22" w:rsidP="00902C22">
      <w:pPr>
        <w:rPr>
          <w:lang w:eastAsia="ko-KR"/>
        </w:rPr>
      </w:pPr>
      <w:r w:rsidRPr="00902C22">
        <w:rPr>
          <w:lang w:eastAsia="ko-KR"/>
        </w:rPr>
        <w:t xml:space="preserve">Embarking RANs on-board moving NGSO satellites implies frequent handovers of these RANs for any given 5CN, as well as their interconnection through an </w:t>
      </w:r>
      <w:proofErr w:type="spellStart"/>
      <w:r w:rsidRPr="00902C22">
        <w:rPr>
          <w:lang w:eastAsia="ko-KR"/>
        </w:rPr>
        <w:t>Xn</w:t>
      </w:r>
      <w:proofErr w:type="spellEnd"/>
      <w:r w:rsidRPr="00902C22">
        <w:rPr>
          <w:lang w:eastAsia="ko-KR"/>
        </w:rPr>
        <w:t xml:space="preserve"> interface.</w:t>
      </w:r>
    </w:p>
    <w:p w:rsidR="00902C22" w:rsidRPr="00902C22" w:rsidRDefault="00902C22" w:rsidP="00902C22">
      <w:pPr>
        <w:rPr>
          <w:lang w:eastAsia="ko-KR"/>
        </w:rPr>
      </w:pPr>
      <w:r w:rsidRPr="00902C22">
        <w:rPr>
          <w:lang w:eastAsia="ko-KR"/>
        </w:rPr>
        <w:t>As NGSO satellites coverage span a large coverage, and can include a significant number of UEs, a large number of UE's could be simultaneously handed over from one RAN to another one, leading to a group handover of the anchor point be the RAN and the CN.</w:t>
      </w:r>
    </w:p>
    <w:p w:rsidR="00902C22" w:rsidRPr="00902C22" w:rsidRDefault="00902C22" w:rsidP="00902C22">
      <w:pPr>
        <w:rPr>
          <w:lang w:eastAsia="ko-KR"/>
        </w:rPr>
      </w:pPr>
      <w:r w:rsidRPr="00902C22">
        <w:rPr>
          <w:lang w:eastAsia="ko-KR"/>
        </w:rPr>
        <w:t>Under these circumstances, this key issue shall address the following points:</w:t>
      </w:r>
    </w:p>
    <w:p w:rsidR="00902C22" w:rsidRPr="00902C22" w:rsidRDefault="00902C22" w:rsidP="00902C22">
      <w:pPr>
        <w:pStyle w:val="B1"/>
        <w:rPr>
          <w:lang w:eastAsia="ko-KR"/>
        </w:rPr>
      </w:pPr>
      <w:r w:rsidRPr="00902C22">
        <w:rPr>
          <w:lang w:eastAsia="ko-KR"/>
        </w:rPr>
        <w:t>-</w:t>
      </w:r>
      <w:r w:rsidRPr="00902C22">
        <w:rPr>
          <w:lang w:eastAsia="ko-KR"/>
        </w:rPr>
        <w:tab/>
        <w:t>What are the conditions for a 5CN to handover from a RAN to another RAN?</w:t>
      </w:r>
    </w:p>
    <w:p w:rsidR="00902C22" w:rsidRPr="00902C22" w:rsidRDefault="00902C22" w:rsidP="00902C22">
      <w:pPr>
        <w:pStyle w:val="B1"/>
        <w:rPr>
          <w:lang w:eastAsia="ko-KR"/>
        </w:rPr>
      </w:pPr>
      <w:r w:rsidRPr="00902C22">
        <w:rPr>
          <w:lang w:eastAsia="ko-KR"/>
        </w:rPr>
        <w:t>-</w:t>
      </w:r>
      <w:r w:rsidRPr="00902C22">
        <w:rPr>
          <w:lang w:eastAsia="ko-KR"/>
        </w:rPr>
        <w:tab/>
        <w:t xml:space="preserve">What are the requirements on the </w:t>
      </w:r>
      <w:proofErr w:type="spellStart"/>
      <w:r w:rsidRPr="00902C22">
        <w:rPr>
          <w:lang w:eastAsia="ko-KR"/>
        </w:rPr>
        <w:t>Xn</w:t>
      </w:r>
      <w:proofErr w:type="spellEnd"/>
      <w:r w:rsidRPr="00902C22">
        <w:rPr>
          <w:lang w:eastAsia="ko-KR"/>
        </w:rPr>
        <w:t xml:space="preserve"> and on the NG interfaces to ensure the mobility of the RAN with respect to the 5CN?</w:t>
      </w:r>
    </w:p>
    <w:p w:rsidR="00902C22" w:rsidRPr="00902C22" w:rsidRDefault="00902C22" w:rsidP="00902C22">
      <w:pPr>
        <w:pStyle w:val="B1"/>
        <w:rPr>
          <w:lang w:eastAsia="ko-KR"/>
        </w:rPr>
      </w:pPr>
      <w:r w:rsidRPr="00902C22">
        <w:rPr>
          <w:lang w:eastAsia="ko-KR"/>
        </w:rPr>
        <w:t>-</w:t>
      </w:r>
      <w:r w:rsidRPr="00902C22">
        <w:rPr>
          <w:lang w:eastAsia="ko-KR"/>
        </w:rPr>
        <w:tab/>
        <w:t>What are the functional requirements on the 5CN and RAN to ensure the mobility of the RAN with respect to the CN?</w:t>
      </w:r>
    </w:p>
    <w:p w:rsidR="00902C22" w:rsidRPr="00902C22" w:rsidRDefault="00902C22" w:rsidP="00902C22">
      <w:pPr>
        <w:rPr>
          <w:lang w:eastAsia="ko-KR"/>
        </w:rPr>
      </w:pPr>
      <w:r w:rsidRPr="00902C22">
        <w:rPr>
          <w:lang w:eastAsia="ko-KR"/>
        </w:rPr>
        <w:t>Existing / proposed procedures from other topics should also be reviewed.</w:t>
      </w:r>
    </w:p>
    <w:p w:rsidR="00902C22" w:rsidRPr="00902C22" w:rsidRDefault="00902C22" w:rsidP="00902C22">
      <w:pPr>
        <w:pStyle w:val="Heading2"/>
        <w:rPr>
          <w:lang w:eastAsia="ko-KR"/>
        </w:rPr>
      </w:pPr>
      <w:bookmarkStart w:id="31" w:name="_Toc17295236"/>
      <w:r w:rsidRPr="00902C22">
        <w:rPr>
          <w:lang w:eastAsia="ko-KR"/>
        </w:rPr>
        <w:t>5.7</w:t>
      </w:r>
      <w:r w:rsidRPr="00902C22">
        <w:rPr>
          <w:lang w:eastAsia="ko-KR"/>
        </w:rPr>
        <w:tab/>
        <w:t>Key Issue #7: Multi connectivity with satellite access</w:t>
      </w:r>
      <w:bookmarkEnd w:id="31"/>
    </w:p>
    <w:p w:rsidR="00902C22" w:rsidRPr="00902C22" w:rsidRDefault="00902C22" w:rsidP="00902C22">
      <w:pPr>
        <w:pStyle w:val="Heading3"/>
        <w:rPr>
          <w:lang w:eastAsia="ko-KR"/>
        </w:rPr>
      </w:pPr>
      <w:bookmarkStart w:id="32" w:name="_Toc17295237"/>
      <w:r w:rsidRPr="00902C22">
        <w:rPr>
          <w:lang w:eastAsia="ko-KR"/>
        </w:rPr>
        <w:t>5</w:t>
      </w:r>
      <w:r w:rsidRPr="00902C22">
        <w:rPr>
          <w:lang w:eastAsia="zh-CN"/>
        </w:rPr>
        <w:t>.7</w:t>
      </w:r>
      <w:r w:rsidRPr="00902C22">
        <w:rPr>
          <w:lang w:eastAsia="ko-KR"/>
        </w:rPr>
        <w:t>.1</w:t>
      </w:r>
      <w:r w:rsidRPr="00902C22">
        <w:rPr>
          <w:lang w:eastAsia="ko-KR"/>
        </w:rPr>
        <w:tab/>
        <w:t>General description</w:t>
      </w:r>
      <w:bookmarkEnd w:id="32"/>
    </w:p>
    <w:p w:rsidR="00902C22" w:rsidRPr="00902C22" w:rsidRDefault="00902C22" w:rsidP="00902C22">
      <w:pPr>
        <w:rPr>
          <w:lang w:eastAsia="ko-KR"/>
        </w:rPr>
      </w:pPr>
      <w:r w:rsidRPr="00902C22">
        <w:rPr>
          <w:lang w:eastAsia="ko-KR"/>
        </w:rPr>
        <w:t>The introduction of satellite in the 5G system implies the need for the 5G CN to tackle different access capabilities such as propagation delays, coverage with respect to those than can be met for a terrestrial network.</w:t>
      </w:r>
    </w:p>
    <w:p w:rsidR="00902C22" w:rsidRPr="00902C22" w:rsidRDefault="00902C22" w:rsidP="00902C22">
      <w:pPr>
        <w:rPr>
          <w:lang w:eastAsia="ko-KR"/>
        </w:rPr>
      </w:pPr>
      <w:r w:rsidRPr="00902C22">
        <w:rPr>
          <w:lang w:eastAsia="ko-KR"/>
        </w:rPr>
        <w:t>In this context multi connectivity is defined as the capability for the 5G CN to establish, for a given UE simultaneous multiple sessions, each of these sessions taking the benefits of the characteristics (such as coverage, broadcast capability) of different 3GPP access networks (terrestrial and satellite), in the forward and/or return direction.</w:t>
      </w:r>
    </w:p>
    <w:bookmarkStart w:id="33" w:name="_MON_1624721158"/>
    <w:bookmarkEnd w:id="33"/>
    <w:p w:rsidR="00902C22" w:rsidRPr="00902C22" w:rsidRDefault="00902C22" w:rsidP="00902C22">
      <w:pPr>
        <w:pStyle w:val="TH"/>
      </w:pPr>
      <w:r w:rsidRPr="00902C22">
        <w:object w:dxaOrig="7897" w:dyaOrig="3683">
          <v:shape id="_x0000_i1029" type="#_x0000_t75" style="width:395.25pt;height:184.5pt" o:ole="">
            <v:imagedata r:id="rId20" o:title=""/>
          </v:shape>
          <o:OLEObject Type="Embed" ProgID="Word.Picture.8" ShapeID="_x0000_i1029" DrawAspect="Content" ObjectID="_1627908762" r:id="rId21"/>
        </w:object>
      </w:r>
    </w:p>
    <w:p w:rsidR="00902C22" w:rsidRPr="00902C22" w:rsidRDefault="00902C22" w:rsidP="00902C22">
      <w:pPr>
        <w:pStyle w:val="TF"/>
        <w:rPr>
          <w:lang w:eastAsia="zh-CN"/>
        </w:rPr>
      </w:pPr>
      <w:r w:rsidRPr="00902C22">
        <w:t>Figure 5.7.1-1: Multi connectivity architecture with terrestrial, NGSO satellite and GEO satellite RANs</w:t>
      </w:r>
    </w:p>
    <w:p w:rsidR="00902C22" w:rsidRPr="00902C22" w:rsidRDefault="00902C22" w:rsidP="00902C22">
      <w:pPr>
        <w:rPr>
          <w:lang w:eastAsia="ko-KR"/>
        </w:rPr>
      </w:pPr>
      <w:r w:rsidRPr="00902C22">
        <w:rPr>
          <w:lang w:eastAsia="ko-KR"/>
        </w:rPr>
        <w:t>The following points are expected to be addressed in this key issue:</w:t>
      </w:r>
    </w:p>
    <w:p w:rsidR="00902C22" w:rsidRPr="00902C22" w:rsidRDefault="00902C22" w:rsidP="00902C22">
      <w:pPr>
        <w:pStyle w:val="B1"/>
        <w:rPr>
          <w:lang w:eastAsia="ko-KR"/>
        </w:rPr>
      </w:pPr>
      <w:r w:rsidRPr="00902C22">
        <w:rPr>
          <w:lang w:eastAsia="ko-KR"/>
        </w:rPr>
        <w:t>-</w:t>
      </w:r>
      <w:r w:rsidRPr="00902C22">
        <w:rPr>
          <w:lang w:eastAsia="ko-KR"/>
        </w:rPr>
        <w:tab/>
        <w:t>What are the impacts (if any) on the 5GS when introducing multi connectivity with satellite access?</w:t>
      </w:r>
    </w:p>
    <w:p w:rsidR="00902C22" w:rsidRPr="00902C22" w:rsidRDefault="00902C22" w:rsidP="00902C22">
      <w:pPr>
        <w:pStyle w:val="B1"/>
        <w:rPr>
          <w:lang w:eastAsia="ko-KR"/>
        </w:rPr>
      </w:pPr>
      <w:r w:rsidRPr="00902C22">
        <w:rPr>
          <w:lang w:eastAsia="ko-KR"/>
        </w:rPr>
        <w:t>-</w:t>
      </w:r>
      <w:r w:rsidRPr="00902C22">
        <w:rPr>
          <w:lang w:eastAsia="ko-KR"/>
        </w:rPr>
        <w:tab/>
        <w:t xml:space="preserve">Should impacts be identified, are there any similarities with respect to ATSSS described in </w:t>
      </w:r>
      <w:r w:rsidR="00354BC3" w:rsidRPr="00902C22">
        <w:t>TR</w:t>
      </w:r>
      <w:r w:rsidR="00354BC3">
        <w:t> </w:t>
      </w:r>
      <w:r w:rsidR="00354BC3" w:rsidRPr="00902C22">
        <w:t>23.793</w:t>
      </w:r>
      <w:r w:rsidR="00354BC3">
        <w:t> </w:t>
      </w:r>
      <w:r w:rsidR="00354BC3" w:rsidRPr="00902C22">
        <w:t>[</w:t>
      </w:r>
      <w:r w:rsidRPr="00902C22">
        <w:t xml:space="preserve">5] </w:t>
      </w:r>
      <w:r w:rsidRPr="00902C22">
        <w:rPr>
          <w:lang w:eastAsia="ko-KR"/>
        </w:rPr>
        <w:t>that should be exploited?</w:t>
      </w:r>
    </w:p>
    <w:p w:rsidR="00902C22" w:rsidRPr="00902C22" w:rsidRDefault="00902C22" w:rsidP="00902C22">
      <w:pPr>
        <w:pStyle w:val="B1"/>
        <w:rPr>
          <w:lang w:eastAsia="ko-KR"/>
        </w:rPr>
      </w:pPr>
      <w:r w:rsidRPr="00902C22">
        <w:rPr>
          <w:lang w:eastAsia="ko-KR"/>
        </w:rPr>
        <w:t>-</w:t>
      </w:r>
      <w:r w:rsidRPr="00902C22">
        <w:rPr>
          <w:lang w:eastAsia="ko-KR"/>
        </w:rPr>
        <w:tab/>
        <w:t>Should impacts be identified, what are the functional nodes and procedures in the 5GS to be updated to take into account these impacts?</w:t>
      </w:r>
    </w:p>
    <w:p w:rsidR="00902C22" w:rsidRPr="00902C22" w:rsidRDefault="00902C22" w:rsidP="00902C22">
      <w:pPr>
        <w:rPr>
          <w:lang w:eastAsia="ko-KR"/>
        </w:rPr>
      </w:pPr>
      <w:r w:rsidRPr="00902C22">
        <w:rPr>
          <w:lang w:eastAsia="ko-KR"/>
        </w:rPr>
        <w:t>In particular, what are the impacts when considering the following scenarios:</w:t>
      </w:r>
    </w:p>
    <w:p w:rsidR="00902C22" w:rsidRPr="00902C22" w:rsidRDefault="00902C22" w:rsidP="00902C22">
      <w:pPr>
        <w:pStyle w:val="B1"/>
        <w:rPr>
          <w:lang w:eastAsia="ko-KR"/>
        </w:rPr>
      </w:pPr>
      <w:r w:rsidRPr="00902C22">
        <w:rPr>
          <w:lang w:eastAsia="ko-KR"/>
        </w:rPr>
        <w:t>-</w:t>
      </w:r>
      <w:r w:rsidRPr="00902C22">
        <w:rPr>
          <w:lang w:eastAsia="ko-KR"/>
        </w:rPr>
        <w:tab/>
        <w:t>A Geostationary-satellite access and a non-geostationary-satellite access.</w:t>
      </w:r>
    </w:p>
    <w:p w:rsidR="00902C22" w:rsidRPr="00902C22" w:rsidRDefault="00902C22" w:rsidP="00902C22">
      <w:pPr>
        <w:pStyle w:val="B1"/>
        <w:rPr>
          <w:lang w:eastAsia="ko-KR"/>
        </w:rPr>
      </w:pPr>
      <w:r w:rsidRPr="00902C22">
        <w:rPr>
          <w:lang w:eastAsia="ko-KR"/>
        </w:rPr>
        <w:t>-</w:t>
      </w:r>
      <w:r w:rsidRPr="00902C22">
        <w:rPr>
          <w:lang w:eastAsia="ko-KR"/>
        </w:rPr>
        <w:tab/>
        <w:t>A Geostationary-satellite access and a terrestrial access.</w:t>
      </w:r>
    </w:p>
    <w:p w:rsidR="00902C22" w:rsidRPr="00902C22" w:rsidRDefault="00902C22" w:rsidP="00902C22">
      <w:pPr>
        <w:pStyle w:val="B1"/>
        <w:rPr>
          <w:lang w:eastAsia="ko-KR"/>
        </w:rPr>
      </w:pPr>
      <w:r w:rsidRPr="00902C22">
        <w:rPr>
          <w:lang w:eastAsia="ko-KR"/>
        </w:rPr>
        <w:t>-</w:t>
      </w:r>
      <w:r w:rsidRPr="00902C22">
        <w:rPr>
          <w:lang w:eastAsia="ko-KR"/>
        </w:rPr>
        <w:tab/>
        <w:t>A non-geostationary-satellite access and a terrestrial access.</w:t>
      </w:r>
    </w:p>
    <w:p w:rsidR="00902C22" w:rsidRPr="00902C22" w:rsidRDefault="00902C22" w:rsidP="00902C22">
      <w:pPr>
        <w:pStyle w:val="B1"/>
        <w:rPr>
          <w:lang w:eastAsia="ko-KR"/>
        </w:rPr>
      </w:pPr>
      <w:r w:rsidRPr="00902C22">
        <w:rPr>
          <w:lang w:eastAsia="ko-KR"/>
        </w:rPr>
        <w:t>-</w:t>
      </w:r>
      <w:r w:rsidRPr="00902C22">
        <w:rPr>
          <w:lang w:eastAsia="ko-KR"/>
        </w:rPr>
        <w:tab/>
        <w:t>A non-geostationary-satellite access, and a terrestrial access.</w:t>
      </w:r>
    </w:p>
    <w:p w:rsidR="00902C22" w:rsidRPr="00902C22" w:rsidRDefault="00902C22" w:rsidP="00902C22">
      <w:pPr>
        <w:pStyle w:val="B1"/>
        <w:rPr>
          <w:lang w:eastAsia="ko-KR"/>
        </w:rPr>
      </w:pPr>
      <w:r w:rsidRPr="00902C22">
        <w:rPr>
          <w:lang w:eastAsia="ko-KR"/>
        </w:rPr>
        <w:t>-</w:t>
      </w:r>
      <w:r w:rsidRPr="00902C22">
        <w:rPr>
          <w:lang w:eastAsia="ko-KR"/>
        </w:rPr>
        <w:tab/>
        <w:t xml:space="preserve">A non-geostationary satellite access composed of multiple </w:t>
      </w:r>
      <w:proofErr w:type="spellStart"/>
      <w:r w:rsidRPr="00902C22">
        <w:rPr>
          <w:lang w:eastAsia="ko-KR"/>
        </w:rPr>
        <w:t>gNBs</w:t>
      </w:r>
      <w:proofErr w:type="spellEnd"/>
      <w:r w:rsidRPr="00902C22">
        <w:rPr>
          <w:lang w:eastAsia="ko-KR"/>
        </w:rPr>
        <w:t xml:space="preserve"> interconnected with each other via </w:t>
      </w:r>
      <w:proofErr w:type="spellStart"/>
      <w:r w:rsidRPr="00902C22">
        <w:rPr>
          <w:lang w:eastAsia="ko-KR"/>
        </w:rPr>
        <w:t>Xn</w:t>
      </w:r>
      <w:proofErr w:type="spellEnd"/>
      <w:r w:rsidRPr="00902C22">
        <w:rPr>
          <w:lang w:eastAsia="ko-KR"/>
        </w:rPr>
        <w:t xml:space="preserve"> interface over Inter Satellite Links.</w:t>
      </w:r>
    </w:p>
    <w:p w:rsidR="00902C22" w:rsidRPr="00902C22" w:rsidRDefault="00902C22" w:rsidP="00902C22">
      <w:pPr>
        <w:rPr>
          <w:lang w:eastAsia="ko-KR"/>
        </w:rPr>
      </w:pPr>
      <w:r w:rsidRPr="00902C22">
        <w:rPr>
          <w:lang w:eastAsia="ko-KR"/>
        </w:rPr>
        <w:t xml:space="preserve">The impacts on the </w:t>
      </w:r>
      <w:proofErr w:type="spellStart"/>
      <w:r w:rsidRPr="00902C22">
        <w:rPr>
          <w:lang w:eastAsia="ko-KR"/>
        </w:rPr>
        <w:t>Xn</w:t>
      </w:r>
      <w:proofErr w:type="spellEnd"/>
      <w:r w:rsidRPr="00902C22">
        <w:rPr>
          <w:lang w:eastAsia="ko-KR"/>
        </w:rPr>
        <w:t xml:space="preserve"> and NG interfaces should be assessed as well as the criteria for access network selection and handover.</w:t>
      </w:r>
    </w:p>
    <w:p w:rsidR="00902C22" w:rsidRPr="00902C22" w:rsidRDefault="00902C22" w:rsidP="00902C22">
      <w:pPr>
        <w:rPr>
          <w:lang w:eastAsia="ko-KR"/>
        </w:rPr>
      </w:pPr>
      <w:r w:rsidRPr="00902C22">
        <w:rPr>
          <w:lang w:eastAsia="ko-KR"/>
        </w:rPr>
        <w:t>Existing / proposed procedures from other topics should also be reviewed.</w:t>
      </w:r>
    </w:p>
    <w:p w:rsidR="00902C22" w:rsidRPr="00902C22" w:rsidRDefault="00902C22" w:rsidP="00902C22">
      <w:pPr>
        <w:pStyle w:val="Heading2"/>
        <w:rPr>
          <w:lang w:eastAsia="ko-KR"/>
        </w:rPr>
      </w:pPr>
      <w:bookmarkStart w:id="34" w:name="_Toc17295238"/>
      <w:r w:rsidRPr="00902C22">
        <w:rPr>
          <w:lang w:eastAsia="ko-KR"/>
        </w:rPr>
        <w:t>5.8</w:t>
      </w:r>
      <w:r w:rsidRPr="00902C22">
        <w:rPr>
          <w:lang w:eastAsia="ko-KR"/>
        </w:rPr>
        <w:tab/>
        <w:t>Key Issue #8: The role of satellite link in content distribution towards the edge</w:t>
      </w:r>
      <w:bookmarkEnd w:id="34"/>
    </w:p>
    <w:p w:rsidR="00902C22" w:rsidRPr="00902C22" w:rsidRDefault="00902C22" w:rsidP="00902C22">
      <w:pPr>
        <w:pStyle w:val="Heading3"/>
        <w:rPr>
          <w:lang w:eastAsia="ko-KR"/>
        </w:rPr>
      </w:pPr>
      <w:bookmarkStart w:id="35" w:name="_Toc17295239"/>
      <w:r w:rsidRPr="00902C22">
        <w:rPr>
          <w:lang w:eastAsia="ko-KR"/>
        </w:rPr>
        <w:t>5</w:t>
      </w:r>
      <w:r w:rsidRPr="00902C22">
        <w:rPr>
          <w:lang w:eastAsia="zh-CN"/>
        </w:rPr>
        <w:t>.8</w:t>
      </w:r>
      <w:r w:rsidRPr="00902C22">
        <w:rPr>
          <w:lang w:eastAsia="ko-KR"/>
        </w:rPr>
        <w:t>.1</w:t>
      </w:r>
      <w:r w:rsidRPr="00902C22">
        <w:rPr>
          <w:lang w:eastAsia="ko-KR"/>
        </w:rPr>
        <w:tab/>
        <w:t>General description</w:t>
      </w:r>
      <w:bookmarkEnd w:id="35"/>
    </w:p>
    <w:p w:rsidR="00902C22" w:rsidRPr="00902C22" w:rsidRDefault="00902C22" w:rsidP="00902C22">
      <w:r w:rsidRPr="00902C22">
        <w:t xml:space="preserve">Where a </w:t>
      </w:r>
      <w:proofErr w:type="spellStart"/>
      <w:r w:rsidRPr="00902C22">
        <w:t>gNB</w:t>
      </w:r>
      <w:proofErr w:type="spellEnd"/>
      <w:r w:rsidRPr="00902C22">
        <w:t xml:space="preserve"> is connected via transport layer that includes a satellite link there is the possibility to distribute content close to the edge.</w:t>
      </w:r>
    </w:p>
    <w:p w:rsidR="00902C22" w:rsidRPr="00902C22" w:rsidRDefault="00902C22" w:rsidP="00902C22">
      <w:pPr>
        <w:rPr>
          <w:lang w:eastAsia="ko-KR"/>
        </w:rPr>
      </w:pPr>
      <w:r w:rsidRPr="00902C22">
        <w:rPr>
          <w:lang w:eastAsia="ko-KR"/>
        </w:rPr>
        <w:t>The following point is expected to be addressed in this key issue:</w:t>
      </w:r>
    </w:p>
    <w:p w:rsidR="00902C22" w:rsidRPr="00902C22" w:rsidRDefault="00902C22" w:rsidP="00902C22">
      <w:pPr>
        <w:pStyle w:val="B1"/>
        <w:rPr>
          <w:lang w:eastAsia="ko-KR"/>
        </w:rPr>
      </w:pPr>
      <w:r w:rsidRPr="00902C22">
        <w:rPr>
          <w:lang w:eastAsia="ko-KR"/>
        </w:rPr>
        <w:t>-</w:t>
      </w:r>
      <w:r w:rsidRPr="00902C22">
        <w:rPr>
          <w:lang w:eastAsia="ko-KR"/>
        </w:rPr>
        <w:tab/>
        <w:t>Architecture implications so that content does not need to be sent over the satellite link multiple times.</w:t>
      </w:r>
    </w:p>
    <w:p w:rsidR="00902C22" w:rsidRPr="00902C22" w:rsidRDefault="00902C22" w:rsidP="00902C22">
      <w:pPr>
        <w:pStyle w:val="B1"/>
        <w:rPr>
          <w:lang w:eastAsia="ko-KR"/>
        </w:rPr>
      </w:pPr>
      <w:r w:rsidRPr="00902C22">
        <w:rPr>
          <w:lang w:eastAsia="ko-KR"/>
        </w:rPr>
        <w:t>-</w:t>
      </w:r>
      <w:r w:rsidRPr="00902C22">
        <w:rPr>
          <w:lang w:eastAsia="ko-KR"/>
        </w:rPr>
        <w:tab/>
        <w:t>This key issue does not address how content is distributed to the cache.</w:t>
      </w:r>
    </w:p>
    <w:p w:rsidR="00902C22" w:rsidRPr="00902C22" w:rsidRDefault="00902C22" w:rsidP="00902C22">
      <w:pPr>
        <w:pStyle w:val="Heading2"/>
        <w:rPr>
          <w:lang w:eastAsia="ko-KR"/>
        </w:rPr>
      </w:pPr>
      <w:bookmarkStart w:id="36" w:name="_Toc17295240"/>
      <w:r w:rsidRPr="00902C22">
        <w:rPr>
          <w:lang w:eastAsia="ko-KR"/>
        </w:rPr>
        <w:t>5.9</w:t>
      </w:r>
      <w:r w:rsidRPr="00902C22">
        <w:rPr>
          <w:lang w:eastAsia="ko-KR"/>
        </w:rPr>
        <w:tab/>
        <w:t>Key Issue #9: Multi connectivity with hybrid satellite/terrestrial backhaul</w:t>
      </w:r>
      <w:bookmarkEnd w:id="36"/>
    </w:p>
    <w:p w:rsidR="00902C22" w:rsidRPr="00902C22" w:rsidRDefault="00902C22" w:rsidP="00902C22">
      <w:pPr>
        <w:pStyle w:val="Heading3"/>
      </w:pPr>
      <w:bookmarkStart w:id="37" w:name="_Toc17295241"/>
      <w:r w:rsidRPr="00902C22">
        <w:t>5.9.1</w:t>
      </w:r>
      <w:r w:rsidRPr="00902C22">
        <w:tab/>
        <w:t>General Description</w:t>
      </w:r>
      <w:bookmarkEnd w:id="37"/>
    </w:p>
    <w:p w:rsidR="00902C22" w:rsidRPr="00902C22" w:rsidRDefault="00902C22" w:rsidP="00902C22">
      <w:pPr>
        <w:jc w:val="both"/>
      </w:pPr>
      <w:r>
        <w:t xml:space="preserve">Referring to use case "Optimal routing or steering over satellite" </w:t>
      </w:r>
      <w:r w:rsidR="00354BC3">
        <w:t>TS 22.822 [</w:t>
      </w:r>
      <w:r>
        <w:t xml:space="preserve">2] clause 5.5, the 5G system should be able to combine multiple links (e.g. satellite and terrestrial) to optimise the traffic flow according to e.g. the requested QoS. The following illustration from </w:t>
      </w:r>
      <w:r w:rsidR="00354BC3">
        <w:t>TS 22.822 [</w:t>
      </w:r>
      <w:r>
        <w:t>2] clause 5.5 describes the problem which should be encountered.</w:t>
      </w:r>
    </w:p>
    <w:p w:rsidR="00902C22" w:rsidRPr="00902C22" w:rsidRDefault="00902C22" w:rsidP="00902C22">
      <w:pPr>
        <w:jc w:val="both"/>
      </w:pPr>
      <w:r w:rsidRPr="00902C22">
        <w:t>Alice owns two factories of Additive Layer Manufacturing (ALM) which are located at the edge of the radio coverage of a 5G terrestrial RAT for the first one and the second one has no radio coverage of 5G terrestrial access network. These two factories need a complete automation in terms of operations, maintenance and surveillance of the production. ALM electronic files have to be uploaded to the machines in the factory and then the machines are remotely commanded and monitored. The network resources are saturated to efficiently transfer the files and the command and monitoring system need reactivity.</w:t>
      </w:r>
    </w:p>
    <w:p w:rsidR="00902C22" w:rsidRPr="00902C22" w:rsidRDefault="00902C22" w:rsidP="00902C22">
      <w:pPr>
        <w:jc w:val="both"/>
      </w:pPr>
      <w:r w:rsidRPr="00902C22">
        <w:t>A satellite system covering the area can provide high data rate connectivity to the factories. But this satellite system has high latency and would be inappropriate for remote monitoring and command while the existing terrestrial system offers low latency but with very poor data rate.</w:t>
      </w:r>
    </w:p>
    <w:p w:rsidR="00902C22" w:rsidRPr="00902C22" w:rsidRDefault="00902C22" w:rsidP="00902C22">
      <w:pPr>
        <w:jc w:val="both"/>
      </w:pPr>
      <w:r w:rsidRPr="00902C22">
        <w:t>The objective of this key issue is to investigate the possibilities of using both links efficiently. For example, the remote monitoring and command could be performed through low latency terrestrial link while less latency sensitive and data rate consuming communication would use the high data rate satellite link.</w:t>
      </w:r>
    </w:p>
    <w:p w:rsidR="00902C22" w:rsidRPr="00902C22" w:rsidRDefault="00902C22" w:rsidP="00902C22">
      <w:pPr>
        <w:jc w:val="both"/>
      </w:pPr>
      <w:r w:rsidRPr="00902C22">
        <w:t xml:space="preserve">We consider a backhauling configuration where the traffic between the Core Network and the (R)AN is transmitted through one or more satellite links and one or more terrestrial links. In this configuration, the traffic could be steered, switched or/and split over two links between the Core Network and the (R)AN. </w:t>
      </w:r>
    </w:p>
    <w:p w:rsidR="00902C22" w:rsidRDefault="00902C22" w:rsidP="00902C22">
      <w:pPr>
        <w:jc w:val="both"/>
      </w:pPr>
      <w:r w:rsidRPr="00902C22">
        <w:t>The following figure illustrates this multi connectivity backhaul configuration with the requirement of efficient use of available links.</w:t>
      </w:r>
    </w:p>
    <w:p w:rsidR="00902C22" w:rsidRPr="00902C22" w:rsidRDefault="00902C22" w:rsidP="00902C22">
      <w:pPr>
        <w:pStyle w:val="NO"/>
      </w:pPr>
      <w:r>
        <w:t>NOTE:</w:t>
      </w:r>
      <w:r>
        <w:tab/>
        <w:t>This clause is not related to multilink connectivity between UE and Core Network.</w:t>
      </w:r>
    </w:p>
    <w:bookmarkStart w:id="38" w:name="_MON_1624722290"/>
    <w:bookmarkEnd w:id="38"/>
    <w:p w:rsidR="00902C22" w:rsidRDefault="00902C22" w:rsidP="00902C22">
      <w:pPr>
        <w:pStyle w:val="TH"/>
      </w:pPr>
      <w:r w:rsidRPr="00902C22">
        <w:object w:dxaOrig="5893" w:dyaOrig="1974">
          <v:shape id="_x0000_i1030" type="#_x0000_t75" style="width:294.75pt;height:98.25pt" o:ole="">
            <v:imagedata r:id="rId22" o:title=""/>
          </v:shape>
          <o:OLEObject Type="Embed" ProgID="Word.Picture.8" ShapeID="_x0000_i1030" DrawAspect="Content" ObjectID="_1627908763" r:id="rId23"/>
        </w:object>
      </w:r>
    </w:p>
    <w:p w:rsidR="00902C22" w:rsidRDefault="00902C22" w:rsidP="00902C22">
      <w:pPr>
        <w:pStyle w:val="TF"/>
      </w:pPr>
      <w:r w:rsidRPr="00902C22">
        <w:t>Figure 1: Multilink backhaul over two links</w:t>
      </w:r>
    </w:p>
    <w:p w:rsidR="00902C22" w:rsidRDefault="00902C22" w:rsidP="00902C22">
      <w:r>
        <w:t>The objectives of this key issue are:</w:t>
      </w:r>
    </w:p>
    <w:p w:rsidR="00902C22" w:rsidRDefault="00902C22" w:rsidP="00902C22">
      <w:pPr>
        <w:pStyle w:val="B1"/>
      </w:pPr>
      <w:r>
        <w:t>1.</w:t>
      </w:r>
      <w:r>
        <w:tab/>
        <w:t>What are the impacts (if any) on the 5GS when introducing backhaul multi-connectivity with satellite link?</w:t>
      </w:r>
    </w:p>
    <w:p w:rsidR="00902C22" w:rsidRDefault="00902C22" w:rsidP="00902C22">
      <w:pPr>
        <w:pStyle w:val="B1"/>
      </w:pPr>
      <w:r>
        <w:t>2.</w:t>
      </w:r>
      <w:r>
        <w:tab/>
        <w:t>What is the finest backhaul traffic granularity which can be managed on N2, N3 interfaces (e.g. per-UE, per-QoS Flow)?</w:t>
      </w:r>
    </w:p>
    <w:p w:rsidR="00902C22" w:rsidRDefault="00902C22" w:rsidP="00902C22">
      <w:pPr>
        <w:pStyle w:val="B1"/>
      </w:pPr>
      <w:r>
        <w:t>3.</w:t>
      </w:r>
      <w:r>
        <w:tab/>
        <w:t>What are the criteria for steering/splitting/switching the traffic towards a specific backhaul link and where is the decision taken?</w:t>
      </w:r>
    </w:p>
    <w:p w:rsidR="00902C22" w:rsidRDefault="00902C22" w:rsidP="00902C22">
      <w:pPr>
        <w:pStyle w:val="B1"/>
      </w:pPr>
      <w:r>
        <w:t>4.</w:t>
      </w:r>
      <w:r>
        <w:tab/>
        <w:t>Should the configuration of the protocols on N2, N3 be adapted in order to allow the support of satellite link (e.g. support of high latency)?</w:t>
      </w:r>
    </w:p>
    <w:p w:rsidR="00902C22" w:rsidRPr="00902C22" w:rsidRDefault="00902C22" w:rsidP="00902C22">
      <w:pPr>
        <w:pStyle w:val="Heading1"/>
      </w:pPr>
      <w:bookmarkStart w:id="39" w:name="_Toc17295242"/>
      <w:r w:rsidRPr="00902C22">
        <w:t>6</w:t>
      </w:r>
      <w:r w:rsidRPr="00902C22">
        <w:tab/>
        <w:t>Solutions</w:t>
      </w:r>
      <w:bookmarkEnd w:id="39"/>
    </w:p>
    <w:p w:rsidR="00902C22" w:rsidRPr="00902C22" w:rsidRDefault="00902C22" w:rsidP="00902C22">
      <w:pPr>
        <w:pStyle w:val="Heading2"/>
      </w:pPr>
      <w:bookmarkStart w:id="40" w:name="_Toc17295243"/>
      <w:r w:rsidRPr="00902C22">
        <w:t>6.1</w:t>
      </w:r>
      <w:r w:rsidRPr="00902C22">
        <w:tab/>
        <w:t>Solution #1: Position-based and fixed TA Satellite Access</w:t>
      </w:r>
      <w:bookmarkEnd w:id="40"/>
    </w:p>
    <w:p w:rsidR="00902C22" w:rsidRPr="00902C22" w:rsidRDefault="00902C22" w:rsidP="00902C22">
      <w:pPr>
        <w:pStyle w:val="Heading3"/>
      </w:pPr>
      <w:bookmarkStart w:id="41" w:name="_Toc17295244"/>
      <w:r w:rsidRPr="00902C22">
        <w:t>6.1.1</w:t>
      </w:r>
      <w:r w:rsidRPr="00902C22">
        <w:tab/>
        <w:t>Description</w:t>
      </w:r>
      <w:bookmarkEnd w:id="41"/>
    </w:p>
    <w:p w:rsidR="00902C22" w:rsidRPr="00902C22" w:rsidRDefault="00902C22" w:rsidP="00902C22">
      <w:r w:rsidRPr="00902C22">
        <w:rPr>
          <w:b/>
        </w:rPr>
        <w:t>A - Principle of the fixed TA's</w:t>
      </w:r>
      <w:r w:rsidRPr="00902C22">
        <w:t xml:space="preserve"> - Each of the Tracking Areas (TA's) is defined as an area that is fixed at the surface of Earth.. The shape and location of these TA's is defined by the operator of the satellite RAN. This is illustrated in Figure 6.1.1-1. In this particular example, TA #1 and TA #2 are defined with respect to the case of beam spots of a fixed (GEO) satellite system: for each of these TA's, a number of fixed beam spots are associated with a TA. On the same figure are shown (smaller) moving beam spots from a (LEO) moving satellite RAN. In this case, it does not impact the definition of TA's, as TA's are independent of moving spot spots.</w:t>
      </w:r>
    </w:p>
    <w:p w:rsidR="00902C22" w:rsidRPr="00902C22" w:rsidRDefault="00902C22" w:rsidP="00902C22">
      <w:r w:rsidRPr="00902C22">
        <w:t>This definition shall take into account the accuracy of the position estimate system used by the satellite access to locate the UE.</w:t>
      </w:r>
    </w:p>
    <w:p w:rsidR="00902C22" w:rsidRPr="00902C22" w:rsidRDefault="00902C22" w:rsidP="00902C22">
      <w:pPr>
        <w:pStyle w:val="TH"/>
      </w:pPr>
      <w:r w:rsidRPr="00902C22">
        <w:object w:dxaOrig="8885" w:dyaOrig="6484">
          <v:shape id="_x0000_i1031" type="#_x0000_t75" style="width:444pt;height:324pt" o:ole="">
            <v:imagedata r:id="rId24" o:title=""/>
          </v:shape>
          <o:OLEObject Type="Embed" ProgID="Word.Picture.8" ShapeID="_x0000_i1031" DrawAspect="Content" ObjectID="_1627908764" r:id="rId25"/>
        </w:object>
      </w:r>
    </w:p>
    <w:p w:rsidR="00902C22" w:rsidRPr="00902C22" w:rsidRDefault="00902C22" w:rsidP="00902C22">
      <w:pPr>
        <w:pStyle w:val="TF"/>
      </w:pPr>
      <w:r w:rsidRPr="00902C22">
        <w:t>Figure 6.1.1-1: Illustration of the various areas to be considered in this solution. Fixed tracking areas, fixed satellite-beam spots, moving satellite-beam spots</w:t>
      </w:r>
    </w:p>
    <w:p w:rsidR="00902C22" w:rsidRPr="00902C22" w:rsidRDefault="00902C22" w:rsidP="00902C22">
      <w:r w:rsidRPr="00902C22">
        <w:rPr>
          <w:b/>
        </w:rPr>
        <w:t>B - Principle for the mobility registration update</w:t>
      </w:r>
      <w:r w:rsidRPr="00902C22">
        <w:t xml:space="preserve"> - the position of a UE in CM-IDLE and CM-CONNECTED modes would be estimated on a periodic basis. The UE position is used the following way.</w:t>
      </w:r>
    </w:p>
    <w:p w:rsidR="00902C22" w:rsidRPr="00902C22" w:rsidRDefault="00902C22" w:rsidP="00902C22">
      <w:pPr>
        <w:rPr>
          <w:b/>
        </w:rPr>
      </w:pPr>
      <w:r w:rsidRPr="00902C22">
        <w:rPr>
          <w:b/>
        </w:rPr>
        <w:t>Initialisation</w:t>
      </w:r>
    </w:p>
    <w:p w:rsidR="00902C22" w:rsidRPr="00902C22" w:rsidRDefault="00902C22" w:rsidP="00902C22">
      <w:r w:rsidRPr="00902C22">
        <w:t xml:space="preserve">The Satellite RAN operator defines a set of Earth-fixed Tracking Areas e.g. with the (lat., </w:t>
      </w:r>
      <w:proofErr w:type="spellStart"/>
      <w:r w:rsidRPr="00902C22">
        <w:t>lon</w:t>
      </w:r>
      <w:proofErr w:type="spellEnd"/>
      <w:r w:rsidRPr="00902C22">
        <w:t>.) coordinates of their vertices.</w:t>
      </w:r>
    </w:p>
    <w:p w:rsidR="00902C22" w:rsidRPr="00902C22" w:rsidRDefault="00902C22" w:rsidP="00902C22">
      <w:pPr>
        <w:rPr>
          <w:b/>
        </w:rPr>
      </w:pPr>
      <w:r w:rsidRPr="00902C22">
        <w:rPr>
          <w:b/>
        </w:rPr>
        <w:t>Mobility</w:t>
      </w:r>
    </w:p>
    <w:p w:rsidR="00902C22" w:rsidRPr="00902C22" w:rsidRDefault="00902C22" w:rsidP="00902C22">
      <w:pPr>
        <w:pStyle w:val="B1"/>
      </w:pPr>
      <w:r w:rsidRPr="00902C22">
        <w:t>-</w:t>
      </w:r>
      <w:r w:rsidRPr="00902C22">
        <w:tab/>
        <w:t>The position of the UE is estimated at switch-on and is used to select a tracking area and a registration area.</w:t>
      </w:r>
    </w:p>
    <w:p w:rsidR="00902C22" w:rsidRPr="00902C22" w:rsidRDefault="00902C22" w:rsidP="00902C22">
      <w:pPr>
        <w:pStyle w:val="B1"/>
      </w:pPr>
      <w:r w:rsidRPr="00902C22">
        <w:t>-</w:t>
      </w:r>
      <w:r w:rsidRPr="00902C22">
        <w:tab/>
        <w:t>In CM-IDLE and CM-CONNECTED modes, the UE position is re-estimated at regular intervals.</w:t>
      </w:r>
    </w:p>
    <w:p w:rsidR="00902C22" w:rsidRPr="00902C22" w:rsidRDefault="00902C22" w:rsidP="00902C22">
      <w:pPr>
        <w:pStyle w:val="B1"/>
      </w:pPr>
      <w:r w:rsidRPr="00902C22">
        <w:t>-</w:t>
      </w:r>
      <w:r w:rsidRPr="00902C22">
        <w:tab/>
        <w:t>If comparison to a TA/RA map shows that the new position is in a new tracking/registration area, a mobility registration update is triggered by the UE.</w:t>
      </w:r>
    </w:p>
    <w:p w:rsidR="00902C22" w:rsidRPr="00902C22" w:rsidRDefault="00902C22" w:rsidP="00902C22">
      <w:pPr>
        <w:pStyle w:val="EditorsNote"/>
      </w:pPr>
      <w:r w:rsidRPr="00902C22">
        <w:t>Editor's note:</w:t>
      </w:r>
      <w:r w:rsidRPr="00902C22">
        <w:tab/>
        <w:t>The average UE position re-estimation period required for the solution in case of moving satellite should be documented in order to estimate the UE battery and RAN consumption.</w:t>
      </w:r>
    </w:p>
    <w:p w:rsidR="00902C22" w:rsidRPr="00902C22" w:rsidRDefault="00902C22" w:rsidP="00902C22">
      <w:pPr>
        <w:pStyle w:val="EditorsNote"/>
      </w:pPr>
      <w:r w:rsidRPr="00902C22">
        <w:t>Editor's note:</w:t>
      </w:r>
      <w:r w:rsidRPr="00902C22">
        <w:tab/>
        <w:t>The UE position estimation and its use to trigger mobility procedure updates should be specified by RAN working groups.</w:t>
      </w:r>
    </w:p>
    <w:p w:rsidR="00902C22" w:rsidRPr="00902C22" w:rsidRDefault="00902C22" w:rsidP="00902C22">
      <w:pPr>
        <w:pStyle w:val="EditorsNote"/>
      </w:pPr>
      <w:r w:rsidRPr="00902C22">
        <w:t>Editor's note:</w:t>
      </w:r>
      <w:r w:rsidRPr="00902C22">
        <w:tab/>
        <w:t>Aspects impacting RAN need to be investigated and analysed by RAN groups.</w:t>
      </w:r>
    </w:p>
    <w:p w:rsidR="00902C22" w:rsidRPr="00902C22" w:rsidRDefault="00902C22" w:rsidP="00902C22">
      <w:pPr>
        <w:rPr>
          <w:lang w:eastAsia="zh-CN"/>
        </w:rPr>
      </w:pPr>
      <w:r w:rsidRPr="00902C22">
        <w:rPr>
          <w:b/>
          <w:lang w:eastAsia="zh-CN"/>
        </w:rPr>
        <w:t>C</w:t>
      </w:r>
      <w:r w:rsidRPr="00902C22">
        <w:rPr>
          <w:b/>
        </w:rPr>
        <w:t xml:space="preserve"> - Principle for </w:t>
      </w:r>
      <w:r w:rsidRPr="00902C22">
        <w:rPr>
          <w:b/>
          <w:lang w:eastAsia="zh-CN"/>
        </w:rPr>
        <w:t xml:space="preserve">CN Paging </w:t>
      </w:r>
      <w:r w:rsidRPr="00902C22">
        <w:t xml:space="preserve">- </w:t>
      </w:r>
      <w:r w:rsidRPr="00902C22">
        <w:rPr>
          <w:lang w:eastAsia="zh-CN"/>
        </w:rPr>
        <w:t xml:space="preserve">The 5GC still pages UE in CM-IDLE within the allocated Registration Area, i.e. a list of </w:t>
      </w:r>
      <w:proofErr w:type="spellStart"/>
      <w:r w:rsidRPr="00902C22">
        <w:rPr>
          <w:lang w:eastAsia="zh-CN"/>
        </w:rPr>
        <w:t>TAs</w:t>
      </w:r>
      <w:r w:rsidRPr="00902C22">
        <w:t>.</w:t>
      </w:r>
      <w:proofErr w:type="spellEnd"/>
      <w:r w:rsidRPr="00902C22">
        <w:rPr>
          <w:lang w:eastAsia="zh-CN"/>
        </w:rPr>
        <w:t xml:space="preserve"> For TAs served by </w:t>
      </w:r>
      <w:r w:rsidRPr="00902C22">
        <w:t xml:space="preserve">moving beam spots from </w:t>
      </w:r>
      <w:r w:rsidRPr="00902C22">
        <w:rPr>
          <w:lang w:eastAsia="zh-CN"/>
        </w:rPr>
        <w:t xml:space="preserve">non-GEO satellites, </w:t>
      </w:r>
      <w:r w:rsidRPr="00902C22">
        <w:t>satellite RAN</w:t>
      </w:r>
      <w:r w:rsidRPr="00902C22">
        <w:rPr>
          <w:lang w:eastAsia="zh-CN"/>
        </w:rPr>
        <w:t xml:space="preserve"> needs to identify which satellite(s) is serving the TAs and </w:t>
      </w:r>
      <w:r w:rsidRPr="00902C22">
        <w:t>request the corresponding satellites to page the UE.</w:t>
      </w:r>
    </w:p>
    <w:p w:rsidR="00902C22" w:rsidRPr="00902C22" w:rsidRDefault="00902C22" w:rsidP="00902C22">
      <w:pPr>
        <w:pStyle w:val="Heading3"/>
      </w:pPr>
      <w:bookmarkStart w:id="42" w:name="_Toc17295245"/>
      <w:r w:rsidRPr="00902C22">
        <w:t>6.1.2</w:t>
      </w:r>
      <w:r w:rsidRPr="00902C22">
        <w:tab/>
        <w:t>Procedures</w:t>
      </w:r>
      <w:bookmarkEnd w:id="42"/>
    </w:p>
    <w:p w:rsidR="00902C22" w:rsidRPr="00902C22" w:rsidRDefault="00902C22" w:rsidP="00902C22">
      <w:pPr>
        <w:pStyle w:val="EditorsNote"/>
      </w:pPr>
      <w:r w:rsidRPr="00902C22">
        <w:t>Editor's note:</w:t>
      </w:r>
      <w:r w:rsidRPr="00902C22">
        <w:tab/>
        <w:t>This clause captures impacts on existing 3GPP procedures.</w:t>
      </w:r>
    </w:p>
    <w:p w:rsidR="00902C22" w:rsidRPr="00902C22" w:rsidRDefault="00902C22" w:rsidP="00902C22"/>
    <w:p w:rsidR="00902C22" w:rsidRPr="00902C22" w:rsidRDefault="00902C22" w:rsidP="00902C22">
      <w:pPr>
        <w:pStyle w:val="Heading3"/>
        <w:rPr>
          <w:lang w:eastAsia="zh-CN"/>
        </w:rPr>
      </w:pPr>
      <w:bookmarkStart w:id="43" w:name="_Toc17295246"/>
      <w:r w:rsidRPr="00902C22">
        <w:rPr>
          <w:lang w:eastAsia="zh-CN"/>
        </w:rPr>
        <w:t>6.1.3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43"/>
    </w:p>
    <w:p w:rsidR="00902C22" w:rsidRPr="00902C22" w:rsidRDefault="00902C22" w:rsidP="00902C22">
      <w:pPr>
        <w:pStyle w:val="EditorsNote"/>
      </w:pPr>
      <w:r w:rsidRPr="00902C22">
        <w:t>Editor's note:</w:t>
      </w:r>
      <w:r w:rsidRPr="00902C22">
        <w:tab/>
        <w:t>This clause captures impacts on existing 3GPP nodes and functional elements.</w:t>
      </w:r>
    </w:p>
    <w:p w:rsidR="00902C22" w:rsidRPr="00902C22" w:rsidRDefault="00902C22" w:rsidP="00902C22"/>
    <w:p w:rsidR="00902C22" w:rsidRPr="00902C22" w:rsidRDefault="00902C22" w:rsidP="00902C22">
      <w:pPr>
        <w:pStyle w:val="Heading3"/>
        <w:rPr>
          <w:lang w:eastAsia="zh-CN"/>
        </w:rPr>
      </w:pPr>
      <w:bookmarkStart w:id="44" w:name="_Toc17295247"/>
      <w:r w:rsidRPr="00902C22">
        <w:rPr>
          <w:lang w:eastAsia="zh-CN"/>
        </w:rPr>
        <w:t>6.1.4</w:t>
      </w:r>
      <w:r w:rsidRPr="00902C22">
        <w:rPr>
          <w:lang w:eastAsia="zh-CN"/>
        </w:rPr>
        <w:tab/>
        <w:t>Solution Evaluation</w:t>
      </w:r>
      <w:bookmarkEnd w:id="44"/>
    </w:p>
    <w:p w:rsidR="00902C22" w:rsidRPr="00902C22" w:rsidRDefault="00902C22" w:rsidP="00902C22">
      <w:pPr>
        <w:pStyle w:val="EditorsNote"/>
      </w:pPr>
      <w:r w:rsidRPr="00902C22">
        <w:t>Editor's note:</w:t>
      </w:r>
      <w:r w:rsidRPr="00902C22">
        <w:tab/>
        <w:t>This clause provides an evaluation of this solution.</w:t>
      </w:r>
    </w:p>
    <w:p w:rsidR="00902C22" w:rsidRPr="00902C22" w:rsidRDefault="00902C22" w:rsidP="00902C22"/>
    <w:p w:rsidR="00902C22" w:rsidRPr="00902C22" w:rsidRDefault="00902C22" w:rsidP="00902C22">
      <w:pPr>
        <w:pStyle w:val="Heading2"/>
        <w:rPr>
          <w:lang w:eastAsia="zh-CN"/>
        </w:rPr>
      </w:pPr>
      <w:bookmarkStart w:id="45" w:name="_Toc17295248"/>
      <w:r w:rsidRPr="00902C22">
        <w:t>6.2</w:t>
      </w:r>
      <w:r w:rsidRPr="00902C22">
        <w:tab/>
        <w:t>Solution #2: Addition of new values to RAT type IE</w:t>
      </w:r>
      <w:bookmarkEnd w:id="45"/>
    </w:p>
    <w:p w:rsidR="00902C22" w:rsidRPr="00902C22" w:rsidRDefault="00902C22" w:rsidP="00902C22">
      <w:pPr>
        <w:pStyle w:val="Heading3"/>
      </w:pPr>
      <w:bookmarkStart w:id="46" w:name="_Toc17295249"/>
      <w:r w:rsidRPr="00902C22">
        <w:t>6.2.1</w:t>
      </w:r>
      <w:r w:rsidRPr="00902C22">
        <w:tab/>
        <w:t>Description</w:t>
      </w:r>
      <w:bookmarkEnd w:id="46"/>
    </w:p>
    <w:p w:rsidR="00902C22" w:rsidRPr="00902C22" w:rsidRDefault="00902C22" w:rsidP="00902C22">
      <w:r w:rsidRPr="00902C22">
        <w:t xml:space="preserve">This a solution for Key Issue #4: </w:t>
      </w:r>
      <w:r w:rsidRPr="00902C22">
        <w:rPr>
          <w:lang w:eastAsia="ko-KR"/>
        </w:rPr>
        <w:t>QoS with satellite access</w:t>
      </w:r>
      <w:r w:rsidRPr="00902C22">
        <w:t xml:space="preserve">, and it provides a partial solution for the CN awareness of satellite access for several other use cases also, such as RAT Restriction. The solution proposes to add a new value to the RAT Type. The AMF will de determine the RAT Type from the </w:t>
      </w:r>
      <w:proofErr w:type="spellStart"/>
      <w:r w:rsidRPr="00902C22">
        <w:t>gNB</w:t>
      </w:r>
      <w:proofErr w:type="spellEnd"/>
      <w:r w:rsidRPr="00902C22">
        <w:t xml:space="preserve"> ID part of the Global RAN Node ID and possibly TA during the N2 setup. The new RAT Type for satellite access is only known in the CN. Any possible RAN needs for NR Satellite Access need to be addressed by the RAN groups.</w:t>
      </w:r>
    </w:p>
    <w:p w:rsidR="00902C22" w:rsidRPr="00902C22" w:rsidRDefault="00902C22" w:rsidP="00902C22">
      <w:r w:rsidRPr="00902C22">
        <w:t>This RAT Type can be signalled from the AMF towards the SMF to impose restriction on which QoS profiles can be used for PDU sessions going via the new RAT. This RAT Type is used by the AMF for any mobility procedures that need RAT Type awareness (such as RAT Restrictions) and it can be passed to any NF that needs it for other reasons, such as Policy Control or charging. The SMF needs to be able to handle this new RAT Type to know which QoS values should be excluded. Charging will also need to be aware of the new RAT Type if it is necessary to be able to apply specific charging on satellite access.</w:t>
      </w:r>
    </w:p>
    <w:p w:rsidR="00902C22" w:rsidRPr="00902C22" w:rsidRDefault="00902C22" w:rsidP="00902C22">
      <w:r w:rsidRPr="00902C22">
        <w:t>Different orbits introduce substantially different delays on the signalling path. Consequently it is necessary to distinguish the different orbits for QoS and policy control purposes. This distinction can be created by introducing different RAT types for different orbits.</w:t>
      </w:r>
    </w:p>
    <w:p w:rsidR="00902C22" w:rsidRPr="00902C22" w:rsidRDefault="00902C22" w:rsidP="00902C22">
      <w:r w:rsidRPr="00902C22">
        <w:t xml:space="preserve">Next to the already defined values in </w:t>
      </w:r>
      <w:r w:rsidR="00354BC3" w:rsidRPr="00902C22">
        <w:t>TS</w:t>
      </w:r>
      <w:r w:rsidR="00354BC3">
        <w:t> </w:t>
      </w:r>
      <w:r w:rsidR="00354BC3" w:rsidRPr="00902C22">
        <w:t>23.502</w:t>
      </w:r>
      <w:r w:rsidR="00354BC3">
        <w:t> </w:t>
      </w:r>
      <w:r w:rsidR="00354BC3" w:rsidRPr="00902C22">
        <w:t>[</w:t>
      </w:r>
      <w:r w:rsidRPr="00902C22">
        <w:t>3]:</w:t>
      </w:r>
    </w:p>
    <w:p w:rsidR="00902C22" w:rsidRPr="00902C22" w:rsidRDefault="00902C22" w:rsidP="00902C22">
      <w:pPr>
        <w:pStyle w:val="B1"/>
      </w:pPr>
      <w:r w:rsidRPr="00902C22">
        <w:t>-</w:t>
      </w:r>
      <w:r w:rsidRPr="00902C22">
        <w:tab/>
        <w:t>"E-UTRA".</w:t>
      </w:r>
    </w:p>
    <w:p w:rsidR="00902C22" w:rsidRPr="00902C22" w:rsidRDefault="00902C22" w:rsidP="00902C22">
      <w:pPr>
        <w:pStyle w:val="B1"/>
      </w:pPr>
      <w:r w:rsidRPr="00902C22">
        <w:t>-</w:t>
      </w:r>
      <w:r w:rsidRPr="00902C22">
        <w:tab/>
        <w:t>"NR".</w:t>
      </w:r>
    </w:p>
    <w:p w:rsidR="00902C22" w:rsidRPr="00902C22" w:rsidRDefault="00902C22" w:rsidP="00902C22">
      <w:r w:rsidRPr="00902C22">
        <w:t>We propose to add:</w:t>
      </w:r>
    </w:p>
    <w:p w:rsidR="00902C22" w:rsidRPr="00902C22" w:rsidRDefault="00902C22" w:rsidP="00902C22">
      <w:pPr>
        <w:pStyle w:val="B1"/>
      </w:pPr>
      <w:r w:rsidRPr="00902C22">
        <w:t>-</w:t>
      </w:r>
      <w:r w:rsidRPr="00902C22">
        <w:tab/>
        <w:t>"NR (LEO)".</w:t>
      </w:r>
    </w:p>
    <w:p w:rsidR="00902C22" w:rsidRPr="00902C22" w:rsidRDefault="00902C22" w:rsidP="00902C22">
      <w:pPr>
        <w:pStyle w:val="B1"/>
      </w:pPr>
      <w:r w:rsidRPr="00902C22">
        <w:t>-</w:t>
      </w:r>
      <w:r w:rsidRPr="00902C22">
        <w:tab/>
        <w:t>"NR (MEO)".</w:t>
      </w:r>
    </w:p>
    <w:p w:rsidR="00902C22" w:rsidRPr="00902C22" w:rsidRDefault="00902C22" w:rsidP="00902C22">
      <w:pPr>
        <w:pStyle w:val="B1"/>
      </w:pPr>
      <w:r w:rsidRPr="00902C22">
        <w:t>-</w:t>
      </w:r>
      <w:r w:rsidRPr="00902C22">
        <w:tab/>
        <w:t>"NR (OTHERSAT)".</w:t>
      </w:r>
    </w:p>
    <w:p w:rsidR="00902C22" w:rsidRPr="00902C22" w:rsidRDefault="00902C22" w:rsidP="00902C22">
      <w:r w:rsidRPr="00902C22">
        <w:t>As a new RAT Type code points to accommodate this solution.</w:t>
      </w:r>
    </w:p>
    <w:p w:rsidR="00902C22" w:rsidRPr="00902C22" w:rsidRDefault="00902C22" w:rsidP="00902C22">
      <w:r w:rsidRPr="00902C22">
        <w:t>These New RAT types would be defined as follows:</w:t>
      </w:r>
    </w:p>
    <w:p w:rsidR="00902C22" w:rsidRPr="00902C22" w:rsidRDefault="00902C22" w:rsidP="00902C22">
      <w:pPr>
        <w:pStyle w:val="B1"/>
      </w:pPr>
      <w:r w:rsidRPr="00902C22">
        <w:t>-</w:t>
      </w:r>
      <w:r w:rsidRPr="00902C22">
        <w:tab/>
        <w:t>"NR (LEO)": which RATs, would be NR RAN's, based on LEO satellite constellations, for which the satellite altitude would be below 2000 km. This altitude is set artificially as satellites being above would be deemed in the radiation intensive van Allen Belts, where it is extremely difficult to maintain for materials.</w:t>
      </w:r>
    </w:p>
    <w:p w:rsidR="00902C22" w:rsidRPr="00902C22" w:rsidRDefault="00902C22" w:rsidP="00902C22">
      <w:pPr>
        <w:pStyle w:val="B1"/>
      </w:pPr>
      <w:r w:rsidRPr="00902C22">
        <w:t>-</w:t>
      </w:r>
      <w:r w:rsidRPr="00902C22">
        <w:tab/>
        <w:t>"NR (MEO)": which RATs, would be NR RAN's, based on MEO satellite constellations, for which the satellite altitude would be between 8000 km and 25,000 km. This class of altitude is set artificially as satellites being above would be deemed above radiation intensive van Allen Belts, not in LEO, but not in GEO neither.</w:t>
      </w:r>
    </w:p>
    <w:p w:rsidR="00902C22" w:rsidRPr="00902C22" w:rsidRDefault="00902C22" w:rsidP="00902C22">
      <w:pPr>
        <w:pStyle w:val="B1"/>
      </w:pPr>
      <w:r w:rsidRPr="00902C22">
        <w:t>-</w:t>
      </w:r>
      <w:r w:rsidRPr="00902C22">
        <w:tab/>
        <w:t>"NR (OTHERSAT)": which RATs, would be NR RAN's, based on GEO satellites (35 786 km), HEO satellites, or other type of satellites that are not identified yet.</w:t>
      </w:r>
    </w:p>
    <w:p w:rsidR="00902C22" w:rsidRPr="00902C22" w:rsidRDefault="00902C22" w:rsidP="00902C22">
      <w:pPr>
        <w:pStyle w:val="EditorsNote"/>
      </w:pPr>
      <w:r w:rsidRPr="00902C22">
        <w:t>Editor's note:</w:t>
      </w:r>
      <w:r w:rsidRPr="00902C22">
        <w:tab/>
        <w:t xml:space="preserve">Whether a new Global RAN Node ID needs to be defined </w:t>
      </w:r>
      <w:r w:rsidR="00354BC3" w:rsidRPr="00902C22">
        <w:t>TS</w:t>
      </w:r>
      <w:r w:rsidR="00354BC3">
        <w:t> </w:t>
      </w:r>
      <w:r w:rsidR="00354BC3" w:rsidRPr="00902C22">
        <w:t>38.413</w:t>
      </w:r>
      <w:r w:rsidR="00354BC3">
        <w:t> </w:t>
      </w:r>
      <w:r w:rsidR="00354BC3" w:rsidRPr="00902C22">
        <w:t>[</w:t>
      </w:r>
      <w:r w:rsidRPr="00902C22">
        <w:t>4] is up to TSG RAN to decide.</w:t>
      </w:r>
    </w:p>
    <w:p w:rsidR="00902C22" w:rsidRPr="00902C22" w:rsidRDefault="00902C22" w:rsidP="00902C22">
      <w:pPr>
        <w:pStyle w:val="EditorsNote"/>
      </w:pPr>
      <w:r w:rsidRPr="00902C22">
        <w:t>Editor's note:</w:t>
      </w:r>
      <w:r w:rsidRPr="00902C22">
        <w:tab/>
        <w:t>"NR (LEO)", "NR (MEO)" and "NR (OTHERSAT)" RAT Types are collectively designated as "NR (Sat Access)" after this note. Detailed analysis of the satellite altitude is FFS.</w:t>
      </w:r>
    </w:p>
    <w:p w:rsidR="00902C22" w:rsidRPr="00902C22" w:rsidRDefault="00902C22" w:rsidP="00902C22">
      <w:pPr>
        <w:pStyle w:val="Heading3"/>
      </w:pPr>
      <w:bookmarkStart w:id="47" w:name="_Toc17295250"/>
      <w:r w:rsidRPr="00902C22">
        <w:t>6.2.2</w:t>
      </w:r>
      <w:r w:rsidRPr="00902C22">
        <w:tab/>
        <w:t>Procedures</w:t>
      </w:r>
      <w:bookmarkEnd w:id="47"/>
    </w:p>
    <w:p w:rsidR="00902C22" w:rsidRPr="00902C22" w:rsidRDefault="00902C22" w:rsidP="00902C22">
      <w:r w:rsidRPr="00902C22">
        <w:rPr>
          <w:lang w:eastAsia="zh-CN"/>
        </w:rPr>
        <w:t xml:space="preserve">The AMF determines RAT Type based on the </w:t>
      </w:r>
      <w:proofErr w:type="spellStart"/>
      <w:r w:rsidRPr="00902C22">
        <w:rPr>
          <w:lang w:eastAsia="zh-CN"/>
        </w:rPr>
        <w:t>gNB</w:t>
      </w:r>
      <w:proofErr w:type="spellEnd"/>
      <w:r w:rsidRPr="00902C22">
        <w:rPr>
          <w:lang w:eastAsia="zh-CN"/>
        </w:rPr>
        <w:t xml:space="preserve"> ID part of the Global RAN Node ID and possibly TA associated with the N2 interface. For example, a separate Global RAN Node ID value range can be used for Satellite NR nodes to distinguish them from terrestrial NR nodes.</w:t>
      </w:r>
    </w:p>
    <w:p w:rsidR="00902C22" w:rsidRPr="00902C22" w:rsidRDefault="00902C22" w:rsidP="00902C22">
      <w:r w:rsidRPr="00902C22">
        <w:t xml:space="preserve">During the UE requested PDU Session Establishment Procedure the AMF sends the RAT Type towards the SMF in a </w:t>
      </w:r>
      <w:proofErr w:type="spellStart"/>
      <w:r w:rsidRPr="00902C22">
        <w:rPr>
          <w:lang w:eastAsia="zh-CN"/>
        </w:rPr>
        <w:t>Nsmf_PDUSession_CreateSMContext</w:t>
      </w:r>
      <w:proofErr w:type="spellEnd"/>
      <w:r w:rsidRPr="00902C22">
        <w:rPr>
          <w:lang w:eastAsia="zh-CN"/>
        </w:rPr>
        <w:t xml:space="preserve"> </w:t>
      </w:r>
      <w:r w:rsidRPr="00902C22">
        <w:t>Request in step 3 in figure 6.2.2-1.</w:t>
      </w:r>
    </w:p>
    <w:p w:rsidR="00902C22" w:rsidRPr="00902C22" w:rsidRDefault="00902C22" w:rsidP="00902C22">
      <w:r w:rsidRPr="00902C22">
        <w:t xml:space="preserve">In the case of PCF deployment the PCF is notified via SM Policy Association Establishment procedure by the SMF. The SMF will invoke </w:t>
      </w:r>
      <w:proofErr w:type="spellStart"/>
      <w:r w:rsidRPr="00902C22">
        <w:t>Npcf_SMPolicyControl_Create</w:t>
      </w:r>
      <w:proofErr w:type="spellEnd"/>
      <w:r w:rsidRPr="00902C22">
        <w:t xml:space="preserve"> operation that carries the RAT Type information. The PCF will make a Policy decision and respond with a </w:t>
      </w:r>
      <w:proofErr w:type="spellStart"/>
      <w:r w:rsidRPr="00902C22">
        <w:t>Npcf_SMPolicyControl_Create</w:t>
      </w:r>
      <w:proofErr w:type="spellEnd"/>
      <w:r w:rsidRPr="00902C22">
        <w:t xml:space="preserve"> response which carries the policy information that contains the 5QI value that should be enforced by the SMF. For RAT Type: "NR (Sat Access)", 5QI values that require low latency should not be considered in this response.</w:t>
      </w:r>
    </w:p>
    <w:p w:rsidR="00902C22" w:rsidRPr="00902C22" w:rsidRDefault="00902C22" w:rsidP="00902C22">
      <w:r w:rsidRPr="00902C22">
        <w:t>If the PCF is not deployed the SMF will according to local policy determine a QoS profile and 5QI value for this PDU session and communicate this in step 11. For RAT Type: "NR (Sat Access)", 5QI values that require low latency should not be considered in this response.</w:t>
      </w:r>
    </w:p>
    <w:p w:rsidR="00902C22" w:rsidRPr="00902C22" w:rsidRDefault="00902C22" w:rsidP="00902C22">
      <w:r w:rsidRPr="00902C22">
        <w:t>In step 11 the SMF sends Namf_Communication_N1N2MessageTransfer which contains the N2 SM information that carries QoS profiles for the RAN.</w:t>
      </w:r>
    </w:p>
    <w:p w:rsidR="00902C22" w:rsidRPr="00902C22" w:rsidRDefault="00902C22" w:rsidP="00902C22">
      <w:r w:rsidRPr="00902C22">
        <w:t>In step 12 the AMF sends a N2 PDU Session Request towards the RAN over N2 and it contains the N2 SM information again.</w:t>
      </w:r>
    </w:p>
    <w:p w:rsidR="00902C22" w:rsidRPr="00902C22" w:rsidRDefault="00902C22" w:rsidP="00902C22">
      <w:pPr>
        <w:pStyle w:val="TH"/>
      </w:pPr>
      <w:r w:rsidRPr="00902C22">
        <w:object w:dxaOrig="9600" w:dyaOrig="12345">
          <v:shape id="_x0000_i1032" type="#_x0000_t75" style="width:480pt;height:617.25pt" o:ole="">
            <v:imagedata r:id="rId26" o:title=""/>
          </v:shape>
          <o:OLEObject Type="Embed" ProgID="Word.Picture.8" ShapeID="_x0000_i1032" DrawAspect="Content" ObjectID="_1627908765" r:id="rId27"/>
        </w:object>
      </w:r>
    </w:p>
    <w:p w:rsidR="00902C22" w:rsidRPr="00902C22" w:rsidRDefault="00902C22" w:rsidP="00902C22">
      <w:pPr>
        <w:pStyle w:val="TF"/>
      </w:pPr>
      <w:r w:rsidRPr="00902C22">
        <w:t>Figure 6.2.2-1: UE-requested PDU Session Establishment for non-roaming and roaming with local breakout. Figure from TS 23.502 [3] clause 4.3.2.2.1</w:t>
      </w:r>
    </w:p>
    <w:p w:rsidR="00902C22" w:rsidRPr="00902C22" w:rsidRDefault="00902C22" w:rsidP="00902C22">
      <w:pPr>
        <w:pStyle w:val="Heading3"/>
      </w:pPr>
      <w:bookmarkStart w:id="48" w:name="_Toc17295251"/>
      <w:r w:rsidRPr="00902C22">
        <w:rPr>
          <w:lang w:eastAsia="zh-CN"/>
        </w:rPr>
        <w:t>6.2.3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48"/>
    </w:p>
    <w:p w:rsidR="00902C22" w:rsidRPr="00902C22" w:rsidRDefault="00902C22" w:rsidP="00902C22">
      <w:r w:rsidRPr="00902C22">
        <w:t>This new RAT type code point impacts the following functions:</w:t>
      </w:r>
    </w:p>
    <w:p w:rsidR="00902C22" w:rsidRPr="00902C22" w:rsidRDefault="00902C22" w:rsidP="00902C22">
      <w:pPr>
        <w:pStyle w:val="B1"/>
        <w:rPr>
          <w:lang w:eastAsia="zh-CN"/>
        </w:rPr>
      </w:pPr>
      <w:r w:rsidRPr="00902C22">
        <w:rPr>
          <w:lang w:eastAsia="zh-CN"/>
        </w:rPr>
        <w:t>-</w:t>
      </w:r>
      <w:r w:rsidRPr="00902C22">
        <w:rPr>
          <w:lang w:eastAsia="zh-CN"/>
        </w:rPr>
        <w:tab/>
        <w:t xml:space="preserve">AMF determines this new RAT type from the Global RAN Node ID during N2 setup and uses it in any procedures where RAT </w:t>
      </w:r>
      <w:proofErr w:type="spellStart"/>
      <w:r w:rsidRPr="00902C22">
        <w:rPr>
          <w:lang w:eastAsia="zh-CN"/>
        </w:rPr>
        <w:t>Ttype</w:t>
      </w:r>
      <w:proofErr w:type="spellEnd"/>
      <w:r w:rsidRPr="00902C22">
        <w:rPr>
          <w:lang w:eastAsia="zh-CN"/>
        </w:rPr>
        <w:t xml:space="preserve"> is applied.</w:t>
      </w:r>
    </w:p>
    <w:p w:rsidR="00902C22" w:rsidRPr="00902C22" w:rsidRDefault="00902C22" w:rsidP="00902C22">
      <w:pPr>
        <w:pStyle w:val="B1"/>
        <w:rPr>
          <w:lang w:eastAsia="zh-CN"/>
        </w:rPr>
      </w:pPr>
      <w:r w:rsidRPr="00902C22">
        <w:rPr>
          <w:lang w:eastAsia="zh-CN"/>
        </w:rPr>
        <w:t>-</w:t>
      </w:r>
      <w:r w:rsidRPr="00902C22">
        <w:rPr>
          <w:lang w:eastAsia="zh-CN"/>
        </w:rPr>
        <w:tab/>
        <w:t>SMF uses this new RAT type code point to restrict certain 5QI values.</w:t>
      </w:r>
    </w:p>
    <w:p w:rsidR="00902C22" w:rsidRPr="00902C22" w:rsidRDefault="00902C22" w:rsidP="00902C22">
      <w:pPr>
        <w:pStyle w:val="B1"/>
        <w:rPr>
          <w:lang w:eastAsia="zh-CN"/>
        </w:rPr>
      </w:pPr>
      <w:r w:rsidRPr="00902C22">
        <w:rPr>
          <w:lang w:eastAsia="zh-CN"/>
        </w:rPr>
        <w:t>-</w:t>
      </w:r>
      <w:r w:rsidRPr="00902C22">
        <w:rPr>
          <w:lang w:eastAsia="zh-CN"/>
        </w:rPr>
        <w:tab/>
        <w:t>PCF uses this new RAT type code point to restrict certain 5QI values.</w:t>
      </w:r>
    </w:p>
    <w:p w:rsidR="00902C22" w:rsidRPr="00902C22" w:rsidRDefault="00902C22" w:rsidP="00902C22">
      <w:pPr>
        <w:pStyle w:val="B1"/>
        <w:rPr>
          <w:lang w:eastAsia="zh-CN"/>
        </w:rPr>
      </w:pPr>
      <w:r w:rsidRPr="00902C22">
        <w:rPr>
          <w:lang w:eastAsia="zh-CN"/>
        </w:rPr>
        <w:t>-</w:t>
      </w:r>
      <w:r w:rsidRPr="00902C22">
        <w:rPr>
          <w:lang w:eastAsia="zh-CN"/>
        </w:rPr>
        <w:tab/>
        <w:t>Charging uses this new RAT Type code point for satellite specific charging.</w:t>
      </w:r>
    </w:p>
    <w:p w:rsidR="00902C22" w:rsidRPr="00902C22" w:rsidRDefault="00902C22" w:rsidP="00902C22">
      <w:pPr>
        <w:pStyle w:val="Heading3"/>
        <w:rPr>
          <w:lang w:eastAsia="zh-CN"/>
        </w:rPr>
      </w:pPr>
      <w:bookmarkStart w:id="49" w:name="_Toc17295252"/>
      <w:r w:rsidRPr="00902C22">
        <w:rPr>
          <w:lang w:eastAsia="zh-CN"/>
        </w:rPr>
        <w:t>6.2.4</w:t>
      </w:r>
      <w:r w:rsidRPr="00902C22">
        <w:rPr>
          <w:lang w:eastAsia="zh-CN"/>
        </w:rPr>
        <w:tab/>
        <w:t>Solution evaluation</w:t>
      </w:r>
      <w:bookmarkEnd w:id="49"/>
    </w:p>
    <w:p w:rsidR="00902C22" w:rsidRPr="00902C22" w:rsidRDefault="00902C22" w:rsidP="00902C22">
      <w:pPr>
        <w:suppressAutoHyphens/>
      </w:pPr>
      <w:r w:rsidRPr="00902C22">
        <w:rPr>
          <w:rFonts w:eastAsia="MS Mincho"/>
          <w:lang w:eastAsia="fr-FR"/>
        </w:rPr>
        <w:t>The benefits of the solution are:</w:t>
      </w:r>
    </w:p>
    <w:p w:rsidR="00902C22" w:rsidRPr="00902C22" w:rsidRDefault="00902C22" w:rsidP="00902C22">
      <w:pPr>
        <w:pStyle w:val="B1"/>
        <w:rPr>
          <w:rFonts w:eastAsia="MS Mincho"/>
          <w:lang w:eastAsia="fr-FR"/>
        </w:rPr>
      </w:pPr>
      <w:r w:rsidRPr="00902C22">
        <w:rPr>
          <w:rFonts w:eastAsia="MS Mincho"/>
          <w:lang w:eastAsia="fr-FR"/>
        </w:rPr>
        <w:t>-</w:t>
      </w:r>
      <w:r w:rsidRPr="00902C22">
        <w:rPr>
          <w:rFonts w:eastAsia="MS Mincho"/>
          <w:lang w:eastAsia="fr-FR"/>
        </w:rPr>
        <w:tab/>
        <w:t>The solution introduces a new RAT type code point - 'NR (Sat Access)' next to already existing RAT types ('E-UTRA', 'NR'). The solution enables distinction between NR connection types, namely terrestrial and satellite and may be extended beyond NR.</w:t>
      </w:r>
    </w:p>
    <w:p w:rsidR="00902C22" w:rsidRPr="00902C22" w:rsidRDefault="00902C22" w:rsidP="00902C22">
      <w:pPr>
        <w:pStyle w:val="B1"/>
        <w:rPr>
          <w:rFonts w:eastAsia="MS Mincho"/>
          <w:lang w:eastAsia="fr-FR"/>
        </w:rPr>
      </w:pPr>
      <w:r w:rsidRPr="00902C22">
        <w:rPr>
          <w:rFonts w:eastAsia="MS Mincho"/>
          <w:lang w:eastAsia="fr-FR"/>
        </w:rPr>
        <w:t>-</w:t>
      </w:r>
      <w:r w:rsidRPr="00902C22">
        <w:rPr>
          <w:rFonts w:eastAsia="MS Mincho"/>
          <w:lang w:eastAsia="fr-FR"/>
        </w:rPr>
        <w:tab/>
        <w:t xml:space="preserve">The solution allows the AMF to determine which RAT type is being used by re-using the procedure specified in </w:t>
      </w:r>
      <w:r w:rsidR="00354BC3" w:rsidRPr="00902C22">
        <w:rPr>
          <w:rFonts w:eastAsia="MS Mincho"/>
          <w:lang w:eastAsia="fr-FR"/>
        </w:rPr>
        <w:t>TS</w:t>
      </w:r>
      <w:r w:rsidR="00354BC3">
        <w:rPr>
          <w:rFonts w:eastAsia="MS Mincho"/>
          <w:lang w:eastAsia="fr-FR"/>
        </w:rPr>
        <w:t> </w:t>
      </w:r>
      <w:r w:rsidR="00354BC3" w:rsidRPr="00902C22">
        <w:rPr>
          <w:rFonts w:eastAsia="MS Mincho"/>
          <w:lang w:eastAsia="fr-FR"/>
        </w:rPr>
        <w:t>23.501</w:t>
      </w:r>
      <w:r w:rsidR="00354BC3">
        <w:rPr>
          <w:rFonts w:eastAsia="MS Mincho"/>
          <w:lang w:eastAsia="fr-FR"/>
        </w:rPr>
        <w:t> [</w:t>
      </w:r>
      <w:r w:rsidRPr="00902C22">
        <w:rPr>
          <w:rFonts w:eastAsia="MS Mincho"/>
          <w:lang w:eastAsia="fr-FR"/>
        </w:rPr>
        <w:t>6] clause 5.3.2.3.</w:t>
      </w:r>
    </w:p>
    <w:p w:rsidR="00902C22" w:rsidRPr="00902C22" w:rsidRDefault="00902C22" w:rsidP="00902C22">
      <w:pPr>
        <w:pStyle w:val="B1"/>
        <w:rPr>
          <w:rFonts w:eastAsia="MS Mincho"/>
          <w:lang w:eastAsia="fr-FR"/>
        </w:rPr>
      </w:pPr>
      <w:r w:rsidRPr="00902C22">
        <w:rPr>
          <w:rFonts w:eastAsia="MS Mincho"/>
          <w:lang w:eastAsia="fr-FR"/>
        </w:rPr>
        <w:t>-</w:t>
      </w:r>
      <w:r w:rsidRPr="00902C22">
        <w:rPr>
          <w:rFonts w:eastAsia="MS Mincho"/>
          <w:lang w:eastAsia="fr-FR"/>
        </w:rPr>
        <w:tab/>
        <w:t>The AMF can use the 'NR (Sat Access)' RAT Type in the existing mobility management procedures, e.g. to enforce subscription-based RAT Restriction.</w:t>
      </w:r>
    </w:p>
    <w:p w:rsidR="00902C22" w:rsidRPr="00902C22" w:rsidRDefault="00902C22" w:rsidP="00902C22">
      <w:pPr>
        <w:pStyle w:val="B1"/>
        <w:rPr>
          <w:rFonts w:eastAsia="MS Mincho"/>
          <w:lang w:eastAsia="fr-FR"/>
        </w:rPr>
      </w:pPr>
      <w:r w:rsidRPr="00902C22">
        <w:rPr>
          <w:rFonts w:eastAsia="MS Mincho"/>
          <w:lang w:eastAsia="fr-FR"/>
        </w:rPr>
        <w:t>-</w:t>
      </w:r>
      <w:r w:rsidRPr="00902C22">
        <w:rPr>
          <w:rFonts w:eastAsia="MS Mincho"/>
          <w:lang w:eastAsia="fr-FR"/>
        </w:rPr>
        <w:tab/>
        <w:t>The solution enables the AMF to signal the identified RAT type to the SMF. The SMF (together with PCF when deployed) determines which QoS profile will be enforced. By recognizing 'NR Sat Access' as the RAT type the system should not consider the 5QI values that require low latency.</w:t>
      </w:r>
    </w:p>
    <w:p w:rsidR="00902C22" w:rsidRPr="00902C22" w:rsidRDefault="00902C22" w:rsidP="00902C22">
      <w:pPr>
        <w:pStyle w:val="B1"/>
        <w:rPr>
          <w:rFonts w:eastAsia="MS Mincho"/>
          <w:lang w:eastAsia="fr-FR"/>
        </w:rPr>
      </w:pPr>
      <w:r w:rsidRPr="00902C22">
        <w:rPr>
          <w:rFonts w:eastAsia="MS Mincho"/>
          <w:lang w:eastAsia="fr-FR"/>
        </w:rPr>
        <w:t>-</w:t>
      </w:r>
      <w:r w:rsidRPr="00902C22">
        <w:rPr>
          <w:rFonts w:eastAsia="MS Mincho"/>
          <w:lang w:eastAsia="fr-FR"/>
        </w:rPr>
        <w:tab/>
        <w:t>RAT Type is already considered for charging, so any charging that is specific to satellite access can operate based on this solution without needing new parameters at CN interfaces.</w:t>
      </w:r>
    </w:p>
    <w:p w:rsidR="00902C22" w:rsidRPr="00902C22" w:rsidRDefault="00902C22" w:rsidP="00902C22">
      <w:pPr>
        <w:suppressAutoHyphens/>
      </w:pPr>
      <w:r w:rsidRPr="00902C22">
        <w:rPr>
          <w:rFonts w:eastAsia="MS Mincho"/>
          <w:lang w:eastAsia="fr-FR"/>
        </w:rPr>
        <w:t>The drawbacks of the solution are:</w:t>
      </w:r>
    </w:p>
    <w:p w:rsidR="00902C22" w:rsidRPr="00902C22" w:rsidRDefault="00902C22" w:rsidP="00902C22">
      <w:pPr>
        <w:pStyle w:val="B1"/>
        <w:rPr>
          <w:rFonts w:eastAsia="MS Mincho"/>
          <w:lang w:eastAsia="fr-FR"/>
        </w:rPr>
      </w:pPr>
      <w:r w:rsidRPr="00902C22">
        <w:rPr>
          <w:rFonts w:eastAsia="MS Mincho"/>
          <w:lang w:eastAsia="fr-FR"/>
        </w:rPr>
        <w:t>-</w:t>
      </w:r>
      <w:r w:rsidRPr="00902C22">
        <w:rPr>
          <w:rFonts w:eastAsia="MS Mincho"/>
          <w:lang w:eastAsia="fr-FR"/>
        </w:rPr>
        <w:tab/>
        <w:t>'NR (Sat Access)' can make use of satellites deployed in different orbits (LEO, MEO, GEO). Accordingly, in 5G non-terrestrial networks (NTN) a much wider range of latencies is possible compared to 5G terrestrial networks. Using a single RAT type 'NR Sat Access' to denote NTN access irrespective of the satellite orbit might prevent the 5G system to use certain QoS profiles (5QIs) that do meet user requirements. For example, communication over a LEO satellite experiences a much smaller latency and a much higher latency variation compared to the case when a GEO satellite is used. However, even for LEO the 5G core would not consider the 5QI values that require low latency.</w:t>
      </w:r>
    </w:p>
    <w:p w:rsidR="00902C22" w:rsidRPr="00902C22" w:rsidRDefault="00902C22" w:rsidP="00902C22">
      <w:pPr>
        <w:pStyle w:val="EditorsNote"/>
      </w:pPr>
      <w:r w:rsidRPr="00902C22">
        <w:t>Editor's note:</w:t>
      </w:r>
      <w:r w:rsidRPr="00902C22">
        <w:tab/>
        <w:t>Explain impact on NEF if any.</w:t>
      </w:r>
    </w:p>
    <w:p w:rsidR="00902C22" w:rsidRPr="00902C22" w:rsidRDefault="00902C22" w:rsidP="00902C22">
      <w:pPr>
        <w:pStyle w:val="Heading2"/>
        <w:rPr>
          <w:lang w:eastAsia="zh-CN"/>
        </w:rPr>
      </w:pPr>
      <w:bookmarkStart w:id="50" w:name="_Toc17295253"/>
      <w:r w:rsidRPr="00902C22">
        <w:t>6.3.</w:t>
      </w:r>
      <w:r w:rsidRPr="00902C22">
        <w:tab/>
        <w:t>Solution #3: Backhaul triggered QoS adaptation</w:t>
      </w:r>
      <w:bookmarkEnd w:id="50"/>
    </w:p>
    <w:p w:rsidR="00902C22" w:rsidRPr="00902C22" w:rsidRDefault="00902C22" w:rsidP="00902C22">
      <w:pPr>
        <w:pStyle w:val="Heading3"/>
      </w:pPr>
      <w:bookmarkStart w:id="51" w:name="_Toc17295254"/>
      <w:r w:rsidRPr="00902C22">
        <w:t>6.3.1</w:t>
      </w:r>
      <w:r w:rsidRPr="00902C22">
        <w:tab/>
        <w:t>Description</w:t>
      </w:r>
      <w:bookmarkEnd w:id="51"/>
    </w:p>
    <w:p w:rsidR="00902C22" w:rsidRPr="00902C22" w:rsidRDefault="00902C22" w:rsidP="00902C22">
      <w:r w:rsidRPr="00902C22">
        <w:t>This a solution for Key Issue#5: QoS with satellite backhaul.</w:t>
      </w:r>
    </w:p>
    <w:p w:rsidR="00902C22" w:rsidRPr="00902C22" w:rsidRDefault="00902C22" w:rsidP="00902C22">
      <w:r w:rsidRPr="00902C22">
        <w:t>This solution is comprised of the following components:</w:t>
      </w:r>
    </w:p>
    <w:p w:rsidR="00902C22" w:rsidRPr="00902C22" w:rsidRDefault="00902C22" w:rsidP="00902C22">
      <w:pPr>
        <w:pStyle w:val="B1"/>
      </w:pPr>
      <w:r w:rsidRPr="00902C22">
        <w:t>-</w:t>
      </w:r>
      <w:r w:rsidRPr="00902C22">
        <w:tab/>
        <w:t xml:space="preserve">UPFs are aware of QoS limitations of user plane connections attached to their end-points. For instance, a UPF may have a satellite connection to a </w:t>
      </w:r>
      <w:proofErr w:type="spellStart"/>
      <w:r w:rsidRPr="00902C22">
        <w:t>gNB</w:t>
      </w:r>
      <w:proofErr w:type="spellEnd"/>
      <w:r w:rsidRPr="00902C22">
        <w:t xml:space="preserve"> attached to its N3 interface. This connection could have a QoS limitation with respect to latency, i.e. the connection will have a minimum latency largely determined by the latency caused by the satellite connection. The awareness of the UPF may be pre-provisioned, or it may be dynamically determined, e.g. by monitoring the QoS properties of a connection. QoS limitations can sometimes change dynamically, e.g. because of fading of satellite connections. The dynamic determination of QoS limitations is left for implementation.</w:t>
      </w:r>
    </w:p>
    <w:p w:rsidR="00902C22" w:rsidRPr="00902C22" w:rsidRDefault="00902C22" w:rsidP="00902C22">
      <w:pPr>
        <w:pStyle w:val="B1"/>
      </w:pPr>
      <w:r w:rsidRPr="00902C22">
        <w:t>-</w:t>
      </w:r>
      <w:r w:rsidRPr="00902C22">
        <w:tab/>
        <w:t>An SMF can become informed about the QoS limitation known by UPFs via the N4 interface before PDU Session Establishment or after PDU Session Establishment.</w:t>
      </w:r>
    </w:p>
    <w:p w:rsidR="00902C22" w:rsidRPr="00902C22" w:rsidRDefault="00902C22" w:rsidP="00902C22">
      <w:pPr>
        <w:pStyle w:val="B1"/>
      </w:pPr>
      <w:r w:rsidRPr="00902C22">
        <w:t>-</w:t>
      </w:r>
      <w:r w:rsidRPr="00902C22">
        <w:tab/>
        <w:t>At PDU Session Establishment an SMF can use information about the QoS limitation of UPFs for the selection of UPFs and after selection of one or more UPFs the information can be used to adapt (if necessary) the initial choice of QoS Profile to be sent to the AMF and to the AN.</w:t>
      </w:r>
    </w:p>
    <w:p w:rsidR="00902C22" w:rsidRPr="00902C22" w:rsidRDefault="00902C22" w:rsidP="00902C22">
      <w:pPr>
        <w:pStyle w:val="B1"/>
      </w:pPr>
      <w:r w:rsidRPr="00902C22">
        <w:t>-</w:t>
      </w:r>
      <w:r w:rsidRPr="00902C22">
        <w:tab/>
        <w:t>At PDU Session Modification an SMF can use the information about the QoS limitation of UPFs for the adaptation of UE requested QoS, or dynamically changing QoS limitation in the UPF can be a trigger for starting a QoS Update resulting in a PDU Session Modification.</w:t>
      </w:r>
    </w:p>
    <w:p w:rsidR="00902C22" w:rsidRPr="00902C22" w:rsidRDefault="00902C22" w:rsidP="00902C22">
      <w:pPr>
        <w:pStyle w:val="Heading3"/>
      </w:pPr>
      <w:bookmarkStart w:id="52" w:name="_Toc17295255"/>
      <w:r w:rsidRPr="00902C22">
        <w:t>6.3.2</w:t>
      </w:r>
      <w:r w:rsidRPr="00902C22">
        <w:tab/>
        <w:t>Procedures</w:t>
      </w:r>
      <w:bookmarkEnd w:id="52"/>
    </w:p>
    <w:p w:rsidR="00902C22" w:rsidRPr="00902C22" w:rsidRDefault="00902C22" w:rsidP="00902C22">
      <w:r w:rsidRPr="00902C22">
        <w:t xml:space="preserve">A UPF can inform an SMF about the QoS limitations of connections attached to its end-points via the N4 Node Level Procedures as described in </w:t>
      </w:r>
      <w:r w:rsidR="00354BC3" w:rsidRPr="00902C22">
        <w:t>TS</w:t>
      </w:r>
      <w:r w:rsidR="00354BC3">
        <w:t> </w:t>
      </w:r>
      <w:r w:rsidR="00354BC3" w:rsidRPr="00902C22">
        <w:t>23.502</w:t>
      </w:r>
      <w:r w:rsidR="00354BC3">
        <w:t> </w:t>
      </w:r>
      <w:r w:rsidR="00354BC3" w:rsidRPr="00902C22">
        <w:t>[</w:t>
      </w:r>
      <w:r w:rsidRPr="00902C22">
        <w:t>3], clause 4.4.3. For instance the N4 Association Setup Procedure can be used: the information from the UPF can be provided in the N4 Association Setup Response (see figure 6.3.2-1).</w:t>
      </w:r>
    </w:p>
    <w:bookmarkStart w:id="53" w:name="_MON_1587198493"/>
    <w:bookmarkEnd w:id="53"/>
    <w:p w:rsidR="00902C22" w:rsidRDefault="00902C22" w:rsidP="00371A63">
      <w:pPr>
        <w:pStyle w:val="TH"/>
      </w:pPr>
      <w:r>
        <w:object w:dxaOrig="5536" w:dyaOrig="2218">
          <v:shape id="_x0000_i1033" type="#_x0000_t75" style="width:276.75pt;height:110.25pt" o:ole="">
            <v:imagedata r:id="rId28" o:title=""/>
          </v:shape>
          <o:OLEObject Type="Embed" ProgID="Word.Picture.8" ShapeID="_x0000_i1033" DrawAspect="Content" ObjectID="_1627908766" r:id="rId29"/>
        </w:object>
      </w:r>
    </w:p>
    <w:p w:rsidR="00902C22" w:rsidRPr="00902C22" w:rsidRDefault="00902C22" w:rsidP="00902C22">
      <w:pPr>
        <w:pStyle w:val="TF"/>
        <w:rPr>
          <w:lang w:eastAsia="zh-CN"/>
        </w:rPr>
      </w:pPr>
      <w:r w:rsidRPr="00902C22">
        <w:rPr>
          <w:lang w:eastAsia="zh-CN"/>
        </w:rPr>
        <w:t>Figure 6.3.2-1: N4 association setup procedure</w:t>
      </w:r>
    </w:p>
    <w:p w:rsidR="00902C22" w:rsidRPr="00902C22" w:rsidRDefault="00902C22" w:rsidP="00902C22">
      <w:r w:rsidRPr="00902C22">
        <w:t>After an association the UPF can provide update to QoS limitations via the UPF initiated N4 Association Update Procedure in the N4 Association Update Request (see figure 6.3.2-2).</w:t>
      </w:r>
    </w:p>
    <w:bookmarkStart w:id="54" w:name="_MON_1624723549"/>
    <w:bookmarkEnd w:id="54"/>
    <w:p w:rsidR="00902C22" w:rsidRDefault="00902C22" w:rsidP="00902C22">
      <w:pPr>
        <w:pStyle w:val="TH"/>
      </w:pPr>
      <w:r>
        <w:object w:dxaOrig="5611" w:dyaOrig="2280">
          <v:shape id="_x0000_i1034" type="#_x0000_t75" style="width:280.5pt;height:113.25pt" o:ole="">
            <v:imagedata r:id="rId30" o:title=""/>
          </v:shape>
          <o:OLEObject Type="Embed" ProgID="Word.Picture.8" ShapeID="_x0000_i1034" DrawAspect="Content" ObjectID="_1627908767" r:id="rId31"/>
        </w:object>
      </w:r>
    </w:p>
    <w:p w:rsidR="00902C22" w:rsidRPr="00902C22" w:rsidRDefault="00902C22" w:rsidP="00902C22">
      <w:pPr>
        <w:pStyle w:val="TF"/>
      </w:pPr>
      <w:r w:rsidRPr="00902C22">
        <w:rPr>
          <w:lang w:eastAsia="zh-CN"/>
        </w:rPr>
        <w:t>Figure 6.3.2-2: UPF initiated N4 association update procedure</w:t>
      </w:r>
    </w:p>
    <w:p w:rsidR="00902C22" w:rsidRPr="00902C22" w:rsidRDefault="00902C22" w:rsidP="00902C22">
      <w:r w:rsidRPr="00902C22">
        <w:t xml:space="preserve">During the PDU Session Establishment Procedure the SMF can use the information on QoS limitations of UPFs during the selection of UPFs in step 8 in Figure 6.3.2-3 from </w:t>
      </w:r>
      <w:r w:rsidR="00354BC3" w:rsidRPr="00902C22">
        <w:t>TS</w:t>
      </w:r>
      <w:r w:rsidR="00354BC3">
        <w:t> </w:t>
      </w:r>
      <w:r w:rsidR="00354BC3" w:rsidRPr="00902C22">
        <w:t>23.502</w:t>
      </w:r>
      <w:r w:rsidR="00354BC3">
        <w:t> </w:t>
      </w:r>
      <w:r w:rsidR="00354BC3" w:rsidRPr="00902C22">
        <w:t>[</w:t>
      </w:r>
      <w:r w:rsidRPr="00902C22">
        <w:t>3] clause 4.3.2.2. Depending on the chosen UPF(s) the SMF may adapt the QoS information (i.e. QFI(s), QoS Profile) sent to the AMF in step 11 and sent to (R)AN in step 12.</w:t>
      </w:r>
    </w:p>
    <w:p w:rsidR="00902C22" w:rsidRPr="00902C22" w:rsidRDefault="00902C22" w:rsidP="00902C22">
      <w:r w:rsidRPr="00902C22">
        <w:t xml:space="preserve">When dynamic PCC is to be used for the PDU session, the PCF may provide the SMF with dynamic PCC rules in step 7 or in step 9 in Figure 6.3.2-3 from </w:t>
      </w:r>
      <w:r w:rsidR="00354BC3" w:rsidRPr="00902C22">
        <w:t>TS</w:t>
      </w:r>
      <w:r w:rsidR="00354BC3">
        <w:t> </w:t>
      </w:r>
      <w:r w:rsidR="00354BC3" w:rsidRPr="00902C22">
        <w:t>23.502</w:t>
      </w:r>
      <w:r w:rsidR="00354BC3">
        <w:t> </w:t>
      </w:r>
      <w:r w:rsidR="00354BC3" w:rsidRPr="00902C22">
        <w:t>[</w:t>
      </w:r>
      <w:r w:rsidRPr="00902C22">
        <w:t>3] clause 4.3.2.2. A PCC rule associates a service data flow template to an authorized QoS, which is used in the SMF to bind a service data flow to a QoS Flow. The authorized QoS shall include a 5QI which, among others, identifies the authorized QoS parameters. The standardized set of 5QIs also maps to a standardized set of QoS characteristics (such as Packet Delay Budget).</w:t>
      </w:r>
    </w:p>
    <w:p w:rsidR="00902C22" w:rsidRPr="00902C22" w:rsidRDefault="00902C22" w:rsidP="00902C22">
      <w:r w:rsidRPr="00902C22">
        <w:t xml:space="preserve">In case PCF is deployed, the SMF is aware of the QoS limitation of UPFs, and the SMF is not able to comply to the PCC rules provided by the PCF, the SMF shall inform the PCF about the QoS limitation (such as latency between </w:t>
      </w:r>
      <w:proofErr w:type="spellStart"/>
      <w:r w:rsidRPr="00902C22">
        <w:t>gNB</w:t>
      </w:r>
      <w:proofErr w:type="spellEnd"/>
      <w:r w:rsidRPr="00902C22">
        <w:t xml:space="preserve"> and UPF) using a Policy Control Request Trigger during step 9 in Figure 6.3.2-3 from </w:t>
      </w:r>
      <w:r w:rsidR="00354BC3" w:rsidRPr="00902C22">
        <w:t>TS</w:t>
      </w:r>
      <w:r w:rsidR="00354BC3">
        <w:t> </w:t>
      </w:r>
      <w:r w:rsidR="00354BC3" w:rsidRPr="00902C22">
        <w:t>23.502</w:t>
      </w:r>
      <w:r w:rsidR="00354BC3">
        <w:t> </w:t>
      </w:r>
      <w:r w:rsidR="00354BC3" w:rsidRPr="00902C22">
        <w:t>[</w:t>
      </w:r>
      <w:r w:rsidRPr="00902C22">
        <w:t>3] clause 4.3.2.2. The Policy Control Request Trigger shall state which part of the PCC rule provided by the PCF cannot be guaranteed.  PCF makes policy decision based on the QoS limitation and provides updated policies to the SMF.</w:t>
      </w:r>
    </w:p>
    <w:p w:rsidR="00902C22" w:rsidRPr="00902C22" w:rsidRDefault="00902C22" w:rsidP="00902C22">
      <w:pPr>
        <w:pStyle w:val="TH"/>
      </w:pPr>
      <w:r w:rsidRPr="00902C22">
        <w:object w:dxaOrig="9597" w:dyaOrig="12339">
          <v:shape id="_x0000_i1035" type="#_x0000_t75" style="width:480pt;height:617.25pt" o:ole="">
            <v:imagedata r:id="rId26" o:title=""/>
          </v:shape>
          <o:OLEObject Type="Embed" ProgID="Word.Picture.8" ShapeID="_x0000_i1035" DrawAspect="Content" ObjectID="_1627908768" r:id="rId32"/>
        </w:object>
      </w:r>
    </w:p>
    <w:p w:rsidR="00902C22" w:rsidRPr="00902C22" w:rsidRDefault="00902C22" w:rsidP="00902C22">
      <w:pPr>
        <w:pStyle w:val="TF"/>
      </w:pPr>
      <w:r w:rsidRPr="00902C22">
        <w:t>Figure 6.3.2-3: UE-requested PDU Session Establishment for non-roaming and roaming with local breakout</w:t>
      </w:r>
    </w:p>
    <w:p w:rsidR="00902C22" w:rsidRPr="00902C22" w:rsidRDefault="00902C22" w:rsidP="00902C22">
      <w:pPr>
        <w:jc w:val="both"/>
      </w:pPr>
      <w:r w:rsidRPr="00902C22">
        <w:t>During PDU Session Modification the SMF can use the information on QoS limitations of UPFs to adapt the UE requested QoS in step 1a in figure 6.3.2-4. Dynamically changed QoS limitations can also be used as a trigger for the UPF to let the SMF initiate a PDU Session Modification Procedure (see the new information flows 1f and 1g).</w:t>
      </w:r>
    </w:p>
    <w:p w:rsidR="00902C22" w:rsidRPr="00902C22" w:rsidRDefault="00902C22" w:rsidP="00902C22">
      <w:pPr>
        <w:jc w:val="both"/>
      </w:pPr>
      <w:r w:rsidRPr="00902C22">
        <w:t>When PCF is deployed during PDU Session Modification the SMF may inform the PCF about QoS limitations in a similar way as during PDU Session Establishment.</w:t>
      </w:r>
    </w:p>
    <w:bookmarkStart w:id="55" w:name="_MON_1594816402"/>
    <w:bookmarkEnd w:id="55"/>
    <w:p w:rsidR="00902C22" w:rsidRPr="00902C22" w:rsidRDefault="00902C22" w:rsidP="00902C22">
      <w:pPr>
        <w:pStyle w:val="TH"/>
      </w:pPr>
      <w:r w:rsidRPr="00902C22">
        <w:object w:dxaOrig="9785" w:dyaOrig="11451">
          <v:shape id="_x0000_i1036" type="#_x0000_t75" style="width:480.75pt;height:562.5pt" o:ole="">
            <v:imagedata r:id="rId33" o:title=""/>
          </v:shape>
          <o:OLEObject Type="Embed" ProgID="Word.Picture.8" ShapeID="_x0000_i1036" DrawAspect="Content" ObjectID="_1627908769" r:id="rId34"/>
        </w:object>
      </w:r>
    </w:p>
    <w:p w:rsidR="00902C22" w:rsidRPr="00902C22" w:rsidRDefault="00902C22" w:rsidP="00902C22">
      <w:pPr>
        <w:pStyle w:val="TF"/>
      </w:pPr>
      <w:r w:rsidRPr="00902C22">
        <w:t xml:space="preserve">Figure 6.3.2-4: </w:t>
      </w:r>
      <w:r w:rsidRPr="00902C22">
        <w:rPr>
          <w:lang w:eastAsia="ko-KR"/>
        </w:rPr>
        <w:t xml:space="preserve">UE or network requested </w:t>
      </w:r>
      <w:r w:rsidRPr="00902C22">
        <w:t>PDU Session Modification (for non-roaming and roaming with local breakout)</w:t>
      </w:r>
    </w:p>
    <w:p w:rsidR="00902C22" w:rsidRPr="00902C22" w:rsidRDefault="00902C22" w:rsidP="00902C22">
      <w:pPr>
        <w:pStyle w:val="B2"/>
        <w:rPr>
          <w:lang w:eastAsia="ko-KR"/>
        </w:rPr>
      </w:pPr>
      <w:r w:rsidRPr="00902C22">
        <w:rPr>
          <w:lang w:eastAsia="ko-KR"/>
        </w:rPr>
        <w:t>1f.</w:t>
      </w:r>
      <w:r w:rsidRPr="00902C22">
        <w:rPr>
          <w:lang w:eastAsia="ko-KR"/>
        </w:rPr>
        <w:tab/>
        <w:t>(UPF initiated modification) The UPF initiates the PDU Session Modification procedure by the transmission of an N4 Association Update Request (QoS limitations list).</w:t>
      </w:r>
    </w:p>
    <w:p w:rsidR="00902C22" w:rsidRPr="00902C22" w:rsidRDefault="00902C22" w:rsidP="00902C22">
      <w:pPr>
        <w:pStyle w:val="B2"/>
        <w:rPr>
          <w:lang w:eastAsia="ko-KR"/>
        </w:rPr>
      </w:pPr>
      <w:r w:rsidRPr="00902C22">
        <w:rPr>
          <w:lang w:eastAsia="ko-KR"/>
        </w:rPr>
        <w:t>1g.</w:t>
      </w:r>
      <w:r w:rsidRPr="00902C22">
        <w:rPr>
          <w:lang w:eastAsia="ko-KR"/>
        </w:rPr>
        <w:tab/>
        <w:t>In case of UPF initiated modification, the SMF shall respond to the UPF with an N4 Association Update Response.</w:t>
      </w:r>
    </w:p>
    <w:p w:rsidR="00902C22" w:rsidRPr="00902C22" w:rsidRDefault="00902C22" w:rsidP="00902C22">
      <w:pPr>
        <w:pStyle w:val="B1"/>
        <w:rPr>
          <w:lang w:eastAsia="zh-CN"/>
        </w:rPr>
      </w:pPr>
      <w:r w:rsidRPr="00902C22">
        <w:rPr>
          <w:lang w:eastAsia="ko-KR"/>
        </w:rPr>
        <w:t>3b.</w:t>
      </w:r>
      <w:r w:rsidRPr="00902C22">
        <w:rPr>
          <w:lang w:eastAsia="ko-KR"/>
        </w:rPr>
        <w:tab/>
        <w:t xml:space="preserve">For SMF requested modification or UPF initiated modification, </w:t>
      </w:r>
      <w:r w:rsidRPr="00902C22">
        <w:rPr>
          <w:lang w:eastAsia="zh-CN"/>
        </w:rPr>
        <w:t>the SMF invokes Namf_Communication_N1N2MessageTransfer (N2 SM information (PDU Session ID, QFI(s), QoS Profile(s), Session-AMBR), N1 SM container (PDU Session Modification Command (PDU Session ID, QoS rule(s), QoS Flow level QoS parameters if needed for the QoS Flow(s) associated with the QoS rule(s), QoS rule operation and QoS Flow level QoS parameters operation, Session-AMBR))).</w:t>
      </w:r>
    </w:p>
    <w:p w:rsidR="00902C22" w:rsidRPr="00902C22" w:rsidRDefault="00902C22" w:rsidP="00902C22">
      <w:pPr>
        <w:pStyle w:val="B1"/>
        <w:rPr>
          <w:lang w:eastAsia="zh-CN"/>
        </w:rPr>
      </w:pPr>
      <w:r w:rsidRPr="00902C22">
        <w:rPr>
          <w:lang w:eastAsia="zh-CN"/>
        </w:rPr>
        <w:tab/>
        <w:t xml:space="preserve">If the UE is in CM-IDLE state and an </w:t>
      </w:r>
      <w:r w:rsidRPr="00902C22">
        <w:rPr>
          <w:lang w:eastAsia="ko-KR"/>
        </w:rPr>
        <w:t xml:space="preserve">ATC </w:t>
      </w:r>
      <w:r w:rsidRPr="00902C22">
        <w:rPr>
          <w:lang w:eastAsia="zh-CN"/>
        </w:rPr>
        <w:t>is activated</w:t>
      </w:r>
      <w:r w:rsidRPr="00902C22">
        <w:rPr>
          <w:lang w:eastAsia="ko-KR"/>
        </w:rPr>
        <w:t xml:space="preserve">, the AMF updates and stores the UE context based on the Namf_Communication_N1N2MessageTransfer and steps 4, 5, 6 and 7 are skipped. When the UE is reachable e.g. when the UE enters </w:t>
      </w:r>
      <w:r w:rsidRPr="00902C22">
        <w:rPr>
          <w:lang w:eastAsia="zh-CN"/>
        </w:rPr>
        <w:t>CM-</w:t>
      </w:r>
      <w:r w:rsidRPr="00902C22">
        <w:rPr>
          <w:lang w:eastAsia="ko-KR"/>
        </w:rPr>
        <w:t>CONNECTED state</w:t>
      </w:r>
      <w:r w:rsidRPr="00902C22">
        <w:rPr>
          <w:lang w:eastAsia="zh-CN"/>
        </w:rPr>
        <w:t xml:space="preserve">, </w:t>
      </w:r>
      <w:r w:rsidRPr="00902C22">
        <w:rPr>
          <w:lang w:eastAsia="ko-KR"/>
        </w:rPr>
        <w:t xml:space="preserve">the AMF </w:t>
      </w:r>
      <w:r w:rsidRPr="00902C22">
        <w:rPr>
          <w:lang w:eastAsia="zh-CN"/>
        </w:rPr>
        <w:t xml:space="preserve">forwards the N1 message to </w:t>
      </w:r>
      <w:r w:rsidRPr="00902C22">
        <w:rPr>
          <w:rFonts w:eastAsia="Batang"/>
        </w:rPr>
        <w:t>synchronize the UE context</w:t>
      </w:r>
      <w:r w:rsidRPr="00902C22">
        <w:rPr>
          <w:lang w:eastAsia="ko-KR"/>
        </w:rPr>
        <w:t xml:space="preserve"> </w:t>
      </w:r>
      <w:r w:rsidRPr="00902C22">
        <w:rPr>
          <w:lang w:eastAsia="zh-CN"/>
        </w:rPr>
        <w:t>with</w:t>
      </w:r>
      <w:r w:rsidRPr="00902C22">
        <w:rPr>
          <w:lang w:eastAsia="ko-KR"/>
        </w:rPr>
        <w:t xml:space="preserve"> the UE.</w:t>
      </w:r>
    </w:p>
    <w:p w:rsidR="00902C22" w:rsidRPr="00902C22" w:rsidRDefault="00902C22" w:rsidP="00902C22">
      <w:pPr>
        <w:pStyle w:val="Heading3"/>
      </w:pPr>
      <w:bookmarkStart w:id="56" w:name="_Toc17295256"/>
      <w:r w:rsidRPr="00902C22">
        <w:rPr>
          <w:lang w:eastAsia="zh-CN"/>
        </w:rPr>
        <w:t>6.3.3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56"/>
    </w:p>
    <w:p w:rsidR="00902C22" w:rsidRPr="00902C22" w:rsidRDefault="00902C22" w:rsidP="00902C22">
      <w:r w:rsidRPr="00902C22">
        <w:t>The solution has impact on:</w:t>
      </w:r>
    </w:p>
    <w:p w:rsidR="00902C22" w:rsidRPr="00902C22" w:rsidRDefault="00902C22" w:rsidP="00902C22">
      <w:pPr>
        <w:pStyle w:val="B1"/>
      </w:pPr>
      <w:r w:rsidRPr="00902C22">
        <w:t>-</w:t>
      </w:r>
      <w:r w:rsidRPr="00902C22">
        <w:tab/>
        <w:t>UPF: this function is enhanced with information on QoS limitations of connections attached to its interfaces; QoS limitations can be minimum latency, maximum throughput, minimum packet error rate, etc.</w:t>
      </w:r>
    </w:p>
    <w:p w:rsidR="00902C22" w:rsidRPr="00902C22" w:rsidRDefault="00902C22" w:rsidP="00902C22">
      <w:pPr>
        <w:pStyle w:val="B1"/>
      </w:pPr>
      <w:r w:rsidRPr="00902C22">
        <w:t>-</w:t>
      </w:r>
      <w:r w:rsidRPr="00902C22">
        <w:tab/>
        <w:t>SMF: this function is enhanced with functionality to obtain information on QoS limitations from UPFs, to choose UPFs based on QoS limitations, to provide QoS limitation to PCF, and to adapt QoS sent to AMF and (R)AN based on the information on QoS limitations;</w:t>
      </w:r>
    </w:p>
    <w:p w:rsidR="00902C22" w:rsidRPr="00902C22" w:rsidRDefault="00902C22" w:rsidP="00902C22">
      <w:pPr>
        <w:pStyle w:val="B1"/>
      </w:pPr>
      <w:r w:rsidRPr="00902C22">
        <w:t>-</w:t>
      </w:r>
      <w:r w:rsidRPr="00902C22">
        <w:tab/>
        <w:t>PCF: this function is enhanced with functionality to receive QoS limitation from SMF and make policy decision based on the QoS limitation.</w:t>
      </w:r>
    </w:p>
    <w:p w:rsidR="00902C22" w:rsidRPr="00902C22" w:rsidRDefault="00902C22" w:rsidP="00902C22">
      <w:pPr>
        <w:pStyle w:val="Heading3"/>
        <w:rPr>
          <w:lang w:eastAsia="zh-CN"/>
        </w:rPr>
      </w:pPr>
      <w:bookmarkStart w:id="57" w:name="_Toc17295257"/>
      <w:r w:rsidRPr="00902C22">
        <w:rPr>
          <w:lang w:eastAsia="zh-CN"/>
        </w:rPr>
        <w:t>6.3.4</w:t>
      </w:r>
      <w:r w:rsidRPr="00902C22">
        <w:rPr>
          <w:lang w:eastAsia="zh-CN"/>
        </w:rPr>
        <w:tab/>
        <w:t>Solution Evaluation</w:t>
      </w:r>
      <w:bookmarkEnd w:id="57"/>
    </w:p>
    <w:p w:rsidR="00902C22" w:rsidRPr="00902C22" w:rsidRDefault="00902C22" w:rsidP="00902C22">
      <w:pPr>
        <w:rPr>
          <w:lang w:eastAsia="zh-CN"/>
        </w:rPr>
      </w:pPr>
      <w:r w:rsidRPr="00902C22">
        <w:rPr>
          <w:lang w:eastAsia="zh-CN"/>
        </w:rPr>
        <w:t>The benefits of the solution are:</w:t>
      </w:r>
    </w:p>
    <w:p w:rsidR="00902C22" w:rsidRPr="00902C22" w:rsidRDefault="00902C22" w:rsidP="00902C22">
      <w:pPr>
        <w:pStyle w:val="B1"/>
      </w:pPr>
      <w:r w:rsidRPr="00902C22">
        <w:rPr>
          <w:lang w:eastAsia="zh-CN"/>
        </w:rPr>
        <w:t>-</w:t>
      </w:r>
      <w:r w:rsidRPr="00902C22">
        <w:rPr>
          <w:lang w:eastAsia="zh-CN"/>
        </w:rPr>
        <w:tab/>
      </w:r>
      <w:r w:rsidRPr="00902C22">
        <w:t>The solution enables the use of (high-latency) satellite backhaul connections in combination with the standardized 5GS UPF selection mechanism and the standardized 5GS QoS mechanism.</w:t>
      </w:r>
    </w:p>
    <w:p w:rsidR="00902C22" w:rsidRPr="00902C22" w:rsidRDefault="00902C22" w:rsidP="00902C22">
      <w:pPr>
        <w:pStyle w:val="B1"/>
      </w:pPr>
      <w:r w:rsidRPr="00902C22">
        <w:t>-</w:t>
      </w:r>
      <w:r w:rsidRPr="00902C22">
        <w:tab/>
        <w:t>The solution enables a mixture of UPFs with varying QoS limitations thereby supporting other (non-satellite specific) deployment scenarios.</w:t>
      </w:r>
    </w:p>
    <w:p w:rsidR="00902C22" w:rsidRPr="00902C22" w:rsidRDefault="00902C22" w:rsidP="00902C22">
      <w:pPr>
        <w:pStyle w:val="B1"/>
      </w:pPr>
      <w:r w:rsidRPr="00902C22">
        <w:t>-</w:t>
      </w:r>
      <w:r w:rsidRPr="00902C22">
        <w:tab/>
        <w:t>The solution enables deployment of various scenarios involving terrestrial or satellite backhauls, or a combination of both.</w:t>
      </w:r>
    </w:p>
    <w:p w:rsidR="00902C22" w:rsidRPr="00902C22" w:rsidRDefault="00902C22" w:rsidP="00902C22">
      <w:pPr>
        <w:pStyle w:val="B1"/>
      </w:pPr>
      <w:r w:rsidRPr="00902C22">
        <w:t>-</w:t>
      </w:r>
      <w:r w:rsidRPr="00902C22">
        <w:tab/>
        <w:t>-</w:t>
      </w:r>
      <w:r w:rsidRPr="00902C22">
        <w:tab/>
        <w:t>The solution does not assume that control plane and user plane are both using the same backhaul, e.g. the control plane may use a traditional (low-latency) backhaul connection whereas the user plane may use the satellite (high-latency) backhaul connection.</w:t>
      </w:r>
    </w:p>
    <w:p w:rsidR="00902C22" w:rsidRPr="00902C22" w:rsidRDefault="00902C22" w:rsidP="00902C22">
      <w:pPr>
        <w:rPr>
          <w:lang w:eastAsia="zh-CN"/>
        </w:rPr>
      </w:pPr>
      <w:r w:rsidRPr="00902C22">
        <w:rPr>
          <w:lang w:eastAsia="zh-CN"/>
        </w:rPr>
        <w:t>The drawbacks of the solution are:</w:t>
      </w:r>
    </w:p>
    <w:p w:rsidR="00902C22" w:rsidRPr="00902C22" w:rsidRDefault="00902C22" w:rsidP="00902C22">
      <w:pPr>
        <w:pStyle w:val="B1"/>
        <w:rPr>
          <w:lang w:eastAsia="zh-CN"/>
        </w:rPr>
      </w:pPr>
      <w:r w:rsidRPr="00902C22">
        <w:rPr>
          <w:lang w:eastAsia="zh-CN"/>
        </w:rPr>
        <w:t>-</w:t>
      </w:r>
      <w:r w:rsidRPr="00902C22">
        <w:rPr>
          <w:lang w:eastAsia="zh-CN"/>
        </w:rPr>
        <w:tab/>
        <w:t>The solution requires extension of the protocol used over the N4 interface.</w:t>
      </w:r>
    </w:p>
    <w:p w:rsidR="00902C22" w:rsidRPr="00902C22" w:rsidRDefault="00902C22" w:rsidP="00902C22">
      <w:pPr>
        <w:pStyle w:val="B1"/>
        <w:rPr>
          <w:lang w:eastAsia="zh-CN"/>
        </w:rPr>
      </w:pPr>
      <w:r w:rsidRPr="00902C22">
        <w:rPr>
          <w:lang w:eastAsia="zh-CN"/>
        </w:rPr>
        <w:t>-</w:t>
      </w:r>
      <w:r w:rsidRPr="00902C22">
        <w:rPr>
          <w:lang w:eastAsia="zh-CN"/>
        </w:rPr>
        <w:tab/>
        <w:t>The solution requires additional functionality in the UPFs, PCF and SMF.</w:t>
      </w:r>
    </w:p>
    <w:p w:rsidR="00902C22" w:rsidRPr="00902C22" w:rsidRDefault="00902C22" w:rsidP="00902C22">
      <w:pPr>
        <w:pStyle w:val="B1"/>
        <w:rPr>
          <w:lang w:eastAsia="zh-CN"/>
        </w:rPr>
      </w:pPr>
      <w:r w:rsidRPr="00902C22">
        <w:rPr>
          <w:lang w:eastAsia="zh-CN"/>
        </w:rPr>
        <w:t>-</w:t>
      </w:r>
      <w:r w:rsidRPr="00902C22">
        <w:rPr>
          <w:lang w:eastAsia="zh-CN"/>
        </w:rPr>
        <w:tab/>
        <w:t>PCF needs to be enhanced to support adjusting policy decisions based on the QoS limitation trigger received from the SMF.</w:t>
      </w:r>
    </w:p>
    <w:p w:rsidR="00902C22" w:rsidRPr="00902C22" w:rsidRDefault="00902C22" w:rsidP="00902C22">
      <w:pPr>
        <w:pStyle w:val="Heading2"/>
      </w:pPr>
      <w:bookmarkStart w:id="58" w:name="_Toc17295258"/>
      <w:r w:rsidRPr="00902C22">
        <w:t>6.4</w:t>
      </w:r>
      <w:r w:rsidRPr="00902C22">
        <w:tab/>
        <w:t>Solution #</w:t>
      </w:r>
      <w:r w:rsidRPr="00902C22">
        <w:rPr>
          <w:lang w:eastAsia="zh-CN"/>
        </w:rPr>
        <w:t>4</w:t>
      </w:r>
      <w:r w:rsidRPr="00902C22">
        <w:t xml:space="preserve"> for Key Issue #7: </w:t>
      </w:r>
      <w:r w:rsidRPr="00902C22">
        <w:rPr>
          <w:lang w:eastAsia="zh-CN"/>
        </w:rPr>
        <w:t>Support of UP path switch between</w:t>
      </w:r>
      <w:r w:rsidRPr="00902C22">
        <w:t xml:space="preserve"> SAT RAN and TER RAN</w:t>
      </w:r>
      <w:bookmarkEnd w:id="58"/>
    </w:p>
    <w:p w:rsidR="00902C22" w:rsidRPr="00902C22" w:rsidRDefault="00902C22" w:rsidP="00902C22">
      <w:pPr>
        <w:pStyle w:val="Heading3"/>
      </w:pPr>
      <w:bookmarkStart w:id="59" w:name="_Toc17295259"/>
      <w:r w:rsidRPr="00902C22">
        <w:t>6.</w:t>
      </w:r>
      <w:r w:rsidRPr="00902C22">
        <w:rPr>
          <w:lang w:eastAsia="zh-CN"/>
        </w:rPr>
        <w:t>4</w:t>
      </w:r>
      <w:r w:rsidRPr="00902C22">
        <w:t>.1</w:t>
      </w:r>
      <w:r w:rsidRPr="00902C22">
        <w:tab/>
        <w:t>Description</w:t>
      </w:r>
      <w:bookmarkEnd w:id="59"/>
    </w:p>
    <w:p w:rsidR="00902C22" w:rsidRPr="00902C22" w:rsidRDefault="00902C22" w:rsidP="00902C22">
      <w:pPr>
        <w:rPr>
          <w:lang w:eastAsia="zh-CN"/>
        </w:rPr>
      </w:pPr>
      <w:r w:rsidRPr="00902C22">
        <w:rPr>
          <w:lang w:eastAsia="zh-CN"/>
        </w:rPr>
        <w:t>As terrestrial network may have poor coverage in some areas, 5G system may also provide satellite access in those areas to promise service availability, especially for some real time services, e.g. IMS voice/video. Therefore, for a UE in the poor terrestrial network coverage, it shall be possible to simultaneously establish multi-connectivity with the 5G network via satellite access and terrestrial access to serve some real time services, so that the user data transmission can be switched from terrestrial access to satellite access if necessary.</w:t>
      </w:r>
    </w:p>
    <w:p w:rsidR="00902C22" w:rsidRPr="00902C22" w:rsidRDefault="00902C22" w:rsidP="00902C22">
      <w:pPr>
        <w:pStyle w:val="NO"/>
        <w:rPr>
          <w:lang w:eastAsia="zh-CN"/>
        </w:rPr>
      </w:pPr>
      <w:r w:rsidRPr="00902C22">
        <w:rPr>
          <w:lang w:eastAsia="zh-CN"/>
        </w:rPr>
        <w:t>NOTE 1:</w:t>
      </w:r>
      <w:r w:rsidRPr="00902C22">
        <w:rPr>
          <w:lang w:eastAsia="zh-CN"/>
        </w:rPr>
        <w:tab/>
        <w:t>This solution is not applied to the case where satellite access and terrestrial access are provided by same RAN.</w:t>
      </w:r>
    </w:p>
    <w:p w:rsidR="00902C22" w:rsidRPr="00902C22" w:rsidRDefault="00902C22" w:rsidP="00902C22">
      <w:pPr>
        <w:rPr>
          <w:lang w:eastAsia="zh-CN"/>
        </w:rPr>
      </w:pPr>
      <w:r w:rsidRPr="00902C22">
        <w:rPr>
          <w:lang w:eastAsia="zh-CN"/>
        </w:rPr>
        <w:t>No matter whether the satellite access and the terrestrial access are provided by same PLMN</w:t>
      </w:r>
      <w:r w:rsidRPr="00902C22">
        <w:t xml:space="preserve"> </w:t>
      </w:r>
      <w:r w:rsidRPr="00902C22">
        <w:rPr>
          <w:lang w:eastAsia="zh-CN"/>
        </w:rPr>
        <w:t xml:space="preserve">or different PLMNs, the UE can establish a multi-access PDU session to have multi-connectivity with the 5G network as described in </w:t>
      </w:r>
      <w:r w:rsidR="00354BC3" w:rsidRPr="00902C22">
        <w:rPr>
          <w:lang w:eastAsia="zh-CN"/>
        </w:rPr>
        <w:t>TS</w:t>
      </w:r>
      <w:r w:rsidR="00354BC3">
        <w:rPr>
          <w:lang w:eastAsia="zh-CN"/>
        </w:rPr>
        <w:t> </w:t>
      </w:r>
      <w:r w:rsidR="00354BC3" w:rsidRPr="00902C22">
        <w:rPr>
          <w:lang w:eastAsia="zh-CN"/>
        </w:rPr>
        <w:t>23.501</w:t>
      </w:r>
      <w:r w:rsidR="00354BC3">
        <w:rPr>
          <w:lang w:eastAsia="zh-CN"/>
        </w:rPr>
        <w:t> </w:t>
      </w:r>
      <w:r w:rsidR="00354BC3" w:rsidRPr="00902C22">
        <w:rPr>
          <w:lang w:eastAsia="zh-CN"/>
        </w:rPr>
        <w:t>[</w:t>
      </w:r>
      <w:r w:rsidRPr="00902C22">
        <w:rPr>
          <w:lang w:eastAsia="zh-CN"/>
        </w:rPr>
        <w:t>6]</w:t>
      </w:r>
      <w:r w:rsidRPr="00902C22">
        <w:t>.</w:t>
      </w:r>
    </w:p>
    <w:p w:rsidR="00902C22" w:rsidRPr="00902C22" w:rsidRDefault="00902C22" w:rsidP="00902C22">
      <w:pPr>
        <w:pStyle w:val="NO"/>
        <w:rPr>
          <w:lang w:eastAsia="zh-CN"/>
        </w:rPr>
      </w:pPr>
      <w:r w:rsidRPr="00902C22">
        <w:rPr>
          <w:lang w:eastAsia="zh-CN"/>
        </w:rPr>
        <w:t>NOTE 2:</w:t>
      </w:r>
      <w:r w:rsidRPr="00902C22">
        <w:rPr>
          <w:lang w:eastAsia="zh-CN"/>
        </w:rPr>
        <w:tab/>
        <w:t xml:space="preserve">The MA-PDU session defined in </w:t>
      </w:r>
      <w:r w:rsidR="00354BC3" w:rsidRPr="00902C22">
        <w:rPr>
          <w:lang w:eastAsia="zh-CN"/>
        </w:rPr>
        <w:t>TS</w:t>
      </w:r>
      <w:r w:rsidR="00354BC3">
        <w:rPr>
          <w:lang w:eastAsia="zh-CN"/>
        </w:rPr>
        <w:t> </w:t>
      </w:r>
      <w:r w:rsidR="00354BC3" w:rsidRPr="00902C22">
        <w:rPr>
          <w:lang w:eastAsia="zh-CN"/>
        </w:rPr>
        <w:t>23.501</w:t>
      </w:r>
      <w:r w:rsidR="00354BC3">
        <w:rPr>
          <w:lang w:eastAsia="zh-CN"/>
        </w:rPr>
        <w:t> </w:t>
      </w:r>
      <w:r w:rsidR="00354BC3" w:rsidRPr="00902C22">
        <w:rPr>
          <w:lang w:eastAsia="zh-CN"/>
        </w:rPr>
        <w:t>[</w:t>
      </w:r>
      <w:r w:rsidRPr="00902C22">
        <w:rPr>
          <w:lang w:eastAsia="zh-CN"/>
        </w:rPr>
        <w:t>6] is to be extended to support UP connections being established over terrestrial access network and satellite access network.</w:t>
      </w:r>
    </w:p>
    <w:p w:rsidR="00902C22" w:rsidRPr="00902C22" w:rsidRDefault="00902C22" w:rsidP="00902C22">
      <w:pPr>
        <w:rPr>
          <w:lang w:eastAsia="zh-CN"/>
        </w:rPr>
      </w:pPr>
      <w:r w:rsidRPr="00902C22">
        <w:rPr>
          <w:lang w:eastAsia="zh-CN"/>
        </w:rPr>
        <w:t>While data transmission is on-going over the UP connection of a MA-PDU session, the UE or the network can activate another UP connection over another RAN under the following conditions:</w:t>
      </w:r>
    </w:p>
    <w:p w:rsidR="00902C22" w:rsidRPr="00902C22" w:rsidRDefault="00902C22" w:rsidP="00902C22">
      <w:pPr>
        <w:pStyle w:val="B1"/>
        <w:rPr>
          <w:lang w:eastAsia="zh-CN"/>
        </w:rPr>
      </w:pPr>
      <w:r w:rsidRPr="00902C22">
        <w:rPr>
          <w:lang w:eastAsia="zh-CN"/>
        </w:rPr>
        <w:t>-</w:t>
      </w:r>
      <w:r w:rsidRPr="00902C22">
        <w:rPr>
          <w:lang w:eastAsia="zh-CN"/>
        </w:rPr>
        <w:tab/>
        <w:t>Loss of coverage of terrestrial access;</w:t>
      </w:r>
    </w:p>
    <w:p w:rsidR="00902C22" w:rsidRPr="00902C22" w:rsidRDefault="00902C22" w:rsidP="00902C22">
      <w:pPr>
        <w:pStyle w:val="B1"/>
        <w:rPr>
          <w:lang w:eastAsia="zh-CN"/>
        </w:rPr>
      </w:pPr>
      <w:r w:rsidRPr="00902C22">
        <w:rPr>
          <w:lang w:eastAsia="zh-CN"/>
        </w:rPr>
        <w:t>-</w:t>
      </w:r>
      <w:r w:rsidRPr="00902C22">
        <w:rPr>
          <w:lang w:eastAsia="zh-CN"/>
        </w:rPr>
        <w:tab/>
        <w:t>Notification from RAN; or</w:t>
      </w:r>
    </w:p>
    <w:p w:rsidR="00902C22" w:rsidRPr="00902C22" w:rsidRDefault="00902C22" w:rsidP="00902C22">
      <w:pPr>
        <w:pStyle w:val="B1"/>
        <w:rPr>
          <w:lang w:eastAsia="zh-CN"/>
        </w:rPr>
      </w:pPr>
      <w:r w:rsidRPr="00902C22">
        <w:rPr>
          <w:lang w:eastAsia="zh-CN"/>
        </w:rPr>
        <w:t>-</w:t>
      </w:r>
      <w:r w:rsidRPr="00902C22">
        <w:rPr>
          <w:lang w:eastAsia="zh-CN"/>
        </w:rPr>
        <w:tab/>
        <w:t>SMF decision.</w:t>
      </w:r>
    </w:p>
    <w:p w:rsidR="00902C22" w:rsidRPr="00902C22" w:rsidRDefault="00902C22" w:rsidP="00902C22">
      <w:pPr>
        <w:pStyle w:val="Heading3"/>
      </w:pPr>
      <w:bookmarkStart w:id="60" w:name="_Toc17295260"/>
      <w:r w:rsidRPr="00902C22">
        <w:t>6.</w:t>
      </w:r>
      <w:r w:rsidRPr="00902C22">
        <w:rPr>
          <w:lang w:eastAsia="zh-CN"/>
        </w:rPr>
        <w:t>4</w:t>
      </w:r>
      <w:r w:rsidRPr="00902C22">
        <w:t>.2</w:t>
      </w:r>
      <w:r w:rsidRPr="00902C22">
        <w:tab/>
        <w:t>Procedures</w:t>
      </w:r>
      <w:bookmarkEnd w:id="60"/>
    </w:p>
    <w:p w:rsidR="00902C22" w:rsidRPr="00902C22" w:rsidRDefault="00902C22" w:rsidP="00902C22">
      <w:r w:rsidRPr="00902C22">
        <w:t xml:space="preserve">When a UE is accessing 5GC via SAT RAN and TER RAN, the UE may establish a MAPDU session as described in </w:t>
      </w:r>
      <w:r w:rsidR="00354BC3" w:rsidRPr="00902C22">
        <w:t>TS</w:t>
      </w:r>
      <w:r w:rsidR="00354BC3">
        <w:t> </w:t>
      </w:r>
      <w:r w:rsidR="00354BC3" w:rsidRPr="00902C22">
        <w:t>23.501</w:t>
      </w:r>
      <w:r w:rsidR="00354BC3">
        <w:t> </w:t>
      </w:r>
      <w:r w:rsidR="00354BC3" w:rsidRPr="00902C22">
        <w:t>[</w:t>
      </w:r>
      <w:r w:rsidRPr="00902C22">
        <w:t>6]. However, at same time, the UE may only activate one UP connection for data transmission. Therefore, while the data transmission via terrestrial access is on-going, if the radio coverage of terrestrial access becomes poor or even being lost, the UE or network can activate the PDU session over satellite access, and then switch the data traffic.</w:t>
      </w:r>
    </w:p>
    <w:p w:rsidR="00902C22" w:rsidRPr="00902C22" w:rsidRDefault="00902C22" w:rsidP="00902C22">
      <w:pPr>
        <w:pStyle w:val="Heading4"/>
        <w:rPr>
          <w:lang w:eastAsia="zh-CN"/>
        </w:rPr>
      </w:pPr>
      <w:bookmarkStart w:id="61" w:name="_Toc17295261"/>
      <w:r w:rsidRPr="00902C22">
        <w:rPr>
          <w:lang w:eastAsia="zh-CN"/>
        </w:rPr>
        <w:t>6.4.2.1</w:t>
      </w:r>
      <w:r w:rsidRPr="00902C22">
        <w:rPr>
          <w:lang w:eastAsia="zh-CN"/>
        </w:rPr>
        <w:tab/>
        <w:t>Activating a MA-PDU session for path switching</w:t>
      </w:r>
      <w:bookmarkEnd w:id="61"/>
    </w:p>
    <w:p w:rsidR="00902C22" w:rsidRPr="00902C22" w:rsidRDefault="00902C22" w:rsidP="00902C22">
      <w:pPr>
        <w:rPr>
          <w:lang w:eastAsia="zh-CN"/>
        </w:rPr>
      </w:pPr>
      <w:r w:rsidRPr="00902C22">
        <w:rPr>
          <w:lang w:eastAsia="zh-CN"/>
        </w:rPr>
        <w:t>The following figure 6.4.2.1-1 shows the procedure of activating the MA PDU session over different access.</w:t>
      </w:r>
    </w:p>
    <w:p w:rsidR="00902C22" w:rsidRPr="00902C22" w:rsidRDefault="00902C22" w:rsidP="00902C22">
      <w:pPr>
        <w:pStyle w:val="TH"/>
        <w:rPr>
          <w:lang w:eastAsia="zh-CN"/>
        </w:rPr>
      </w:pPr>
      <w:r w:rsidRPr="00902C22">
        <w:object w:dxaOrig="11110" w:dyaOrig="5148">
          <v:shape id="_x0000_i1037" type="#_x0000_t75" style="width:435.75pt;height:202.5pt" o:ole="">
            <v:imagedata r:id="rId35" o:title=""/>
          </v:shape>
          <o:OLEObject Type="Embed" ProgID="Visio.Drawing.11" ShapeID="_x0000_i1037" DrawAspect="Content" ObjectID="_1627908770" r:id="rId36"/>
        </w:object>
      </w:r>
    </w:p>
    <w:p w:rsidR="00902C22" w:rsidRPr="00902C22" w:rsidRDefault="00902C22" w:rsidP="00902C22">
      <w:pPr>
        <w:pStyle w:val="TF"/>
        <w:rPr>
          <w:lang w:eastAsia="zh-CN"/>
        </w:rPr>
      </w:pPr>
      <w:r w:rsidRPr="00902C22">
        <w:t>Figure 6.4.2.1-1: Activating a MA-PDU session for path switching</w:t>
      </w:r>
    </w:p>
    <w:p w:rsidR="00902C22" w:rsidRPr="00902C22" w:rsidRDefault="00902C22" w:rsidP="00902C22">
      <w:pPr>
        <w:pStyle w:val="B1"/>
        <w:rPr>
          <w:lang w:eastAsia="zh-CN"/>
        </w:rPr>
      </w:pPr>
      <w:r w:rsidRPr="00902C22">
        <w:rPr>
          <w:lang w:eastAsia="zh-CN"/>
        </w:rPr>
        <w:t>1.</w:t>
      </w:r>
      <w:r w:rsidRPr="00902C22">
        <w:rPr>
          <w:lang w:eastAsia="zh-CN"/>
        </w:rPr>
        <w:tab/>
        <w:t xml:space="preserve">A UE established  a MA PDU session in SAT RAN and Terrestrial RAN respectively. </w:t>
      </w:r>
      <w:proofErr w:type="spellStart"/>
      <w:r w:rsidRPr="00902C22">
        <w:rPr>
          <w:lang w:eastAsia="zh-CN"/>
        </w:rPr>
        <w:t>Some time</w:t>
      </w:r>
      <w:proofErr w:type="spellEnd"/>
      <w:r w:rsidRPr="00902C22">
        <w:rPr>
          <w:lang w:eastAsia="zh-CN"/>
        </w:rPr>
        <w:t xml:space="preserve"> later, the UE moves into an area with poor terrestrial network coverage, which makes the data transmission via terrestrial RAN not applicable or not available. As the result, the terrestrial RAN may notify UE and/or SMF that the QoS requirements on data transmission </w:t>
      </w:r>
      <w:proofErr w:type="spellStart"/>
      <w:r w:rsidRPr="00902C22">
        <w:rPr>
          <w:lang w:eastAsia="zh-CN"/>
        </w:rPr>
        <w:t>can not</w:t>
      </w:r>
      <w:proofErr w:type="spellEnd"/>
      <w:r w:rsidRPr="00902C22">
        <w:rPr>
          <w:lang w:eastAsia="zh-CN"/>
        </w:rPr>
        <w:t xml:space="preserve"> be met, or release the AN resources for the UE due to radio link failure.</w:t>
      </w:r>
    </w:p>
    <w:p w:rsidR="00902C22" w:rsidRPr="00902C22" w:rsidRDefault="00902C22" w:rsidP="00902C22">
      <w:pPr>
        <w:pStyle w:val="NO"/>
        <w:rPr>
          <w:lang w:eastAsia="zh-CN"/>
        </w:rPr>
      </w:pPr>
      <w:r w:rsidRPr="00902C22">
        <w:t>NOTE:</w:t>
      </w:r>
      <w:r w:rsidRPr="00902C22">
        <w:rPr>
          <w:lang w:eastAsia="zh-CN"/>
        </w:rPr>
        <w:tab/>
      </w:r>
      <w:r w:rsidRPr="00902C22">
        <w:t>Step 1 is based on existing mechanisms</w:t>
      </w:r>
      <w:r w:rsidRPr="00902C22">
        <w:rPr>
          <w:lang w:eastAsia="zh-CN"/>
        </w:rPr>
        <w:t>.</w:t>
      </w:r>
    </w:p>
    <w:p w:rsidR="00902C22" w:rsidRPr="00902C22" w:rsidRDefault="00902C22" w:rsidP="00902C22">
      <w:pPr>
        <w:pStyle w:val="B1"/>
        <w:rPr>
          <w:lang w:eastAsia="zh-CN"/>
        </w:rPr>
      </w:pPr>
      <w:r w:rsidRPr="00902C22">
        <w:rPr>
          <w:lang w:eastAsia="zh-CN"/>
        </w:rPr>
        <w:t>2a.</w:t>
      </w:r>
      <w:r w:rsidRPr="00902C22">
        <w:rPr>
          <w:lang w:eastAsia="zh-CN"/>
        </w:rPr>
        <w:tab/>
        <w:t>In the case of RAN notification to UE, the UE determines whether to activate PDU session over satellite RAN. If yes, the UE initiates Service Request procedure via satellite RAN to activate the PDU session over satellite RAN. Once the PDU session over satellite access is activated, the SMF switches the data transmission path and the steps 2b-4 are not executed.</w:t>
      </w:r>
    </w:p>
    <w:p w:rsidR="00902C22" w:rsidRPr="00902C22" w:rsidRDefault="00902C22" w:rsidP="00902C22">
      <w:pPr>
        <w:pStyle w:val="B1"/>
        <w:rPr>
          <w:lang w:eastAsia="zh-CN"/>
        </w:rPr>
      </w:pPr>
      <w:r w:rsidRPr="00902C22">
        <w:rPr>
          <w:lang w:eastAsia="zh-CN"/>
        </w:rPr>
        <w:t>2b.</w:t>
      </w:r>
      <w:r w:rsidRPr="00902C22">
        <w:rPr>
          <w:lang w:eastAsia="zh-CN"/>
        </w:rPr>
        <w:tab/>
        <w:t>In the case of notification control or AN release, the SMF will be aware of the failure of data transmission via terrestrial RAN, then the SMF can request the UPF to release the N3 UP connection of the PDU session over terrestrial RAN and prepare to activate the PDU session over satellite RAN.</w:t>
      </w:r>
    </w:p>
    <w:p w:rsidR="00902C22" w:rsidRPr="00902C22" w:rsidRDefault="00902C22" w:rsidP="00902C22">
      <w:pPr>
        <w:pStyle w:val="B1"/>
        <w:rPr>
          <w:lang w:eastAsia="zh-CN"/>
        </w:rPr>
      </w:pPr>
      <w:r w:rsidRPr="00902C22">
        <w:rPr>
          <w:lang w:eastAsia="zh-CN"/>
        </w:rPr>
        <w:t>3.</w:t>
      </w:r>
      <w:r w:rsidRPr="00902C22">
        <w:rPr>
          <w:lang w:eastAsia="zh-CN"/>
        </w:rPr>
        <w:tab/>
        <w:t>The SMF sends N2 SM info containing UL CN tunnel info for satellite access to the AMF. In the case that SAT RAN and Terrestrial RAN are served by same AMF, the SMF shall also include a RAT type in the Namf_Communication_N1N2MessageTransfer message to indicate the AMF to send the N2 SM info to the corresponding RAN.</w:t>
      </w:r>
    </w:p>
    <w:p w:rsidR="00902C22" w:rsidRPr="00902C22" w:rsidRDefault="00902C22" w:rsidP="00902C22">
      <w:pPr>
        <w:pStyle w:val="B1"/>
        <w:rPr>
          <w:lang w:eastAsia="zh-CN"/>
        </w:rPr>
      </w:pPr>
      <w:r w:rsidRPr="00902C22">
        <w:rPr>
          <w:lang w:eastAsia="zh-CN"/>
        </w:rPr>
        <w:t>4.</w:t>
      </w:r>
      <w:r w:rsidRPr="00902C22">
        <w:rPr>
          <w:lang w:eastAsia="zh-CN"/>
        </w:rPr>
        <w:tab/>
        <w:t>The AMF receives the UL CN tunnel for satellite access and initiates Network Initiated Service Request procedure over satellite RAN. Once the PDU session over satellite access is activated, the SMF switches the data transmission path.</w:t>
      </w:r>
    </w:p>
    <w:p w:rsidR="00902C22" w:rsidRPr="00902C22" w:rsidRDefault="00902C22" w:rsidP="00902C22">
      <w:pPr>
        <w:pStyle w:val="Heading3"/>
        <w:rPr>
          <w:lang w:eastAsia="zh-CN"/>
        </w:rPr>
      </w:pPr>
      <w:bookmarkStart w:id="62" w:name="_Toc17295262"/>
      <w:r w:rsidRPr="00902C22">
        <w:rPr>
          <w:lang w:eastAsia="zh-CN"/>
        </w:rPr>
        <w:t>6.4.3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62"/>
    </w:p>
    <w:p w:rsidR="00902C22" w:rsidRPr="00902C22" w:rsidRDefault="00902C22" w:rsidP="00902C22">
      <w:pPr>
        <w:pStyle w:val="EditorsNote"/>
      </w:pPr>
      <w:r w:rsidRPr="00902C22">
        <w:t>Editor's note:</w:t>
      </w:r>
      <w:r w:rsidRPr="00902C22">
        <w:tab/>
        <w:t>This clause captures impacts on existing 3GPP nodes and functional elements.</w:t>
      </w:r>
    </w:p>
    <w:p w:rsidR="00902C22" w:rsidRPr="00902C22" w:rsidRDefault="00902C22" w:rsidP="00902C22"/>
    <w:p w:rsidR="00902C22" w:rsidRPr="00902C22" w:rsidRDefault="00902C22" w:rsidP="00902C22">
      <w:pPr>
        <w:pStyle w:val="Heading3"/>
        <w:rPr>
          <w:lang w:eastAsia="zh-CN"/>
        </w:rPr>
      </w:pPr>
      <w:bookmarkStart w:id="63" w:name="_Toc17295263"/>
      <w:r w:rsidRPr="00902C22">
        <w:rPr>
          <w:lang w:eastAsia="zh-CN"/>
        </w:rPr>
        <w:t>6.4.4</w:t>
      </w:r>
      <w:r w:rsidRPr="00902C22">
        <w:rPr>
          <w:lang w:eastAsia="zh-CN"/>
        </w:rPr>
        <w:tab/>
        <w:t>Solution Evaluation</w:t>
      </w:r>
      <w:bookmarkEnd w:id="63"/>
    </w:p>
    <w:p w:rsidR="00902C22" w:rsidRPr="00902C22" w:rsidRDefault="00902C22" w:rsidP="00902C22">
      <w:pPr>
        <w:pStyle w:val="EditorsNote"/>
      </w:pPr>
      <w:r w:rsidRPr="00902C22">
        <w:t>Editor's note:</w:t>
      </w:r>
      <w:r w:rsidRPr="00902C22">
        <w:tab/>
        <w:t>This clause provides an evaluation of this solution.</w:t>
      </w:r>
    </w:p>
    <w:p w:rsidR="00902C22" w:rsidRPr="00902C22" w:rsidRDefault="00902C22" w:rsidP="00902C22">
      <w:pPr>
        <w:pStyle w:val="EditorsNote"/>
      </w:pPr>
      <w:r w:rsidRPr="00902C22">
        <w:t>Editor's note:</w:t>
      </w:r>
      <w:r w:rsidRPr="00902C22">
        <w:tab/>
        <w:t>This solution assumes that a new RAT would be introduced for satellite access.</w:t>
      </w:r>
    </w:p>
    <w:p w:rsidR="00902C22" w:rsidRPr="00902C22" w:rsidRDefault="00902C22" w:rsidP="00902C22"/>
    <w:p w:rsidR="00902C22" w:rsidRPr="00902C22" w:rsidRDefault="00902C22" w:rsidP="00902C22">
      <w:pPr>
        <w:pStyle w:val="Heading2"/>
        <w:rPr>
          <w:lang w:eastAsia="zh-CN"/>
        </w:rPr>
      </w:pPr>
      <w:bookmarkStart w:id="64" w:name="_Toc17295264"/>
      <w:r w:rsidRPr="00902C22">
        <w:t>6.5</w:t>
      </w:r>
      <w:r w:rsidRPr="00902C22">
        <w:tab/>
        <w:t>Solution #5: QoS control for satellite backhaul scenario</w:t>
      </w:r>
      <w:bookmarkEnd w:id="64"/>
    </w:p>
    <w:p w:rsidR="00902C22" w:rsidRPr="00902C22" w:rsidRDefault="00902C22" w:rsidP="00902C22">
      <w:pPr>
        <w:pStyle w:val="Heading3"/>
      </w:pPr>
      <w:bookmarkStart w:id="65" w:name="_Toc17295265"/>
      <w:r w:rsidRPr="00902C22">
        <w:t>6.5.1</w:t>
      </w:r>
      <w:r w:rsidRPr="00902C22">
        <w:tab/>
        <w:t>Description</w:t>
      </w:r>
      <w:bookmarkEnd w:id="65"/>
    </w:p>
    <w:p w:rsidR="00902C22" w:rsidRPr="00902C22" w:rsidRDefault="00902C22" w:rsidP="00902C22">
      <w:pPr>
        <w:rPr>
          <w:rFonts w:ascii="SimSun" w:hAnsi="SimSun"/>
          <w:lang w:eastAsia="zh-CN"/>
        </w:rPr>
      </w:pPr>
      <w:r w:rsidRPr="00902C22">
        <w:t>This solution applies to Key Issue #5 - QoS with satellite backhaul</w:t>
      </w:r>
      <w:r w:rsidRPr="00902C22">
        <w:rPr>
          <w:rFonts w:ascii="SimSun" w:hAnsi="SimSun"/>
          <w:lang w:eastAsia="zh-CN"/>
        </w:rPr>
        <w:t>.</w:t>
      </w:r>
    </w:p>
    <w:p w:rsidR="00902C22" w:rsidRPr="00902C22" w:rsidRDefault="00902C22" w:rsidP="00902C22">
      <w:pPr>
        <w:rPr>
          <w:lang w:eastAsia="zh-CN"/>
        </w:rPr>
      </w:pPr>
      <w:r w:rsidRPr="00902C22">
        <w:rPr>
          <w:lang w:eastAsia="zh-CN"/>
        </w:rPr>
        <w:t xml:space="preserve">For the scenario that </w:t>
      </w:r>
      <w:r w:rsidRPr="00902C22">
        <w:t xml:space="preserve">satellite connectivity is used as backhaul between </w:t>
      </w:r>
      <w:r w:rsidRPr="00902C22">
        <w:rPr>
          <w:lang w:eastAsia="zh-CN"/>
        </w:rPr>
        <w:t xml:space="preserve">AN </w:t>
      </w:r>
      <w:r w:rsidRPr="00902C22">
        <w:t>and CN nodes</w:t>
      </w:r>
      <w:r w:rsidRPr="00902C22">
        <w:rPr>
          <w:lang w:eastAsia="zh-CN"/>
        </w:rPr>
        <w:t xml:space="preserve">, after the </w:t>
      </w:r>
      <w:r w:rsidRPr="00902C22">
        <w:t>non-UE associated</w:t>
      </w:r>
      <w:r w:rsidRPr="00902C22">
        <w:rPr>
          <w:lang w:eastAsia="zh-CN"/>
        </w:rPr>
        <w:t xml:space="preserve"> </w:t>
      </w:r>
      <w:r w:rsidRPr="00902C22">
        <w:t>NG Setup</w:t>
      </w:r>
      <w:r w:rsidRPr="00902C22">
        <w:rPr>
          <w:lang w:eastAsia="zh-CN"/>
        </w:rPr>
        <w:t xml:space="preserve"> procedure, AMF can be aware of the satellite connection between AN and CN nodes.</w:t>
      </w:r>
    </w:p>
    <w:p w:rsidR="00902C22" w:rsidRPr="00902C22" w:rsidRDefault="00902C22" w:rsidP="00902C22">
      <w:pPr>
        <w:rPr>
          <w:lang w:eastAsia="zh-CN"/>
        </w:rPr>
      </w:pPr>
      <w:r w:rsidRPr="00902C22">
        <w:rPr>
          <w:lang w:eastAsia="zh-CN"/>
        </w:rPr>
        <w:t xml:space="preserve">When AMF knows the UE access network through an </w:t>
      </w:r>
      <w:proofErr w:type="spellStart"/>
      <w:r w:rsidRPr="00902C22">
        <w:rPr>
          <w:lang w:eastAsia="zh-CN"/>
        </w:rPr>
        <w:t>AN</w:t>
      </w:r>
      <w:proofErr w:type="spellEnd"/>
      <w:r w:rsidRPr="00902C22">
        <w:rPr>
          <w:lang w:eastAsia="zh-CN"/>
        </w:rPr>
        <w:t xml:space="preserve"> which using the satellite backhaul. AMF provides the satellite backhaul related information (i.e. satellite backhaul type) to the SMF. </w:t>
      </w:r>
    </w:p>
    <w:p w:rsidR="00902C22" w:rsidRPr="00902C22" w:rsidRDefault="00902C22" w:rsidP="00902C22">
      <w:pPr>
        <w:pStyle w:val="EditorsNote"/>
        <w:rPr>
          <w:lang w:eastAsia="zh-CN"/>
        </w:rPr>
      </w:pPr>
      <w:r w:rsidRPr="00902C22">
        <w:t>Editor's note:</w:t>
      </w:r>
      <w:r w:rsidRPr="00902C22">
        <w:rPr>
          <w:lang w:eastAsia="zh-CN"/>
        </w:rPr>
        <w:tab/>
        <w:t xml:space="preserve">The detail of the satellite backhaul related information provided by AMF to SMF </w:t>
      </w:r>
      <w:r w:rsidRPr="00902C22">
        <w:t>is FFS.</w:t>
      </w:r>
      <w:r w:rsidRPr="00902C22">
        <w:rPr>
          <w:lang w:eastAsia="zh-CN"/>
        </w:rPr>
        <w:t xml:space="preserve"> For example, it could be backhaul delay, the satellite category /identifier, </w:t>
      </w:r>
      <w:r w:rsidRPr="00902C22">
        <w:t>RAN Node ID/Name</w:t>
      </w:r>
      <w:r w:rsidRPr="00902C22">
        <w:rPr>
          <w:lang w:eastAsia="zh-CN"/>
        </w:rPr>
        <w:t>, etc.</w:t>
      </w:r>
    </w:p>
    <w:p w:rsidR="00902C22" w:rsidRPr="00902C22" w:rsidRDefault="00902C22" w:rsidP="00902C22">
      <w:pPr>
        <w:rPr>
          <w:lang w:eastAsia="zh-CN"/>
        </w:rPr>
      </w:pPr>
      <w:r w:rsidRPr="00902C22">
        <w:rPr>
          <w:lang w:eastAsia="zh-CN"/>
        </w:rPr>
        <w:t xml:space="preserve">SMF may check the consistency of the DNN/S-NSSAI and the satellite backhaul related information, for example, if the DNN/S-NSSAI is only used for some specific </w:t>
      </w:r>
      <w:r w:rsidRPr="00902C22">
        <w:t>low latency</w:t>
      </w:r>
      <w:r w:rsidRPr="00902C22">
        <w:rPr>
          <w:lang w:eastAsia="zh-CN"/>
        </w:rPr>
        <w:t xml:space="preserve"> service that anyhow the satellite backhaul can't meet the requirements, SMF rejects the PDU Session Establishment procedure. Otherwise, SMF takes the satellite backhaul related information into account for QoS parameters decision. If PCC is deployed, SMF provides the information about backhaul to PCF for QoS related policy decision, e.g. PCF may use the information received from AMF about backhaul to decide whether a request from AF is acceptable or not.</w:t>
      </w:r>
    </w:p>
    <w:p w:rsidR="00902C22" w:rsidRPr="00902C22" w:rsidRDefault="00902C22" w:rsidP="00902C22">
      <w:pPr>
        <w:pStyle w:val="Heading3"/>
      </w:pPr>
      <w:bookmarkStart w:id="66" w:name="_Toc17295266"/>
      <w:r w:rsidRPr="00902C22">
        <w:t>6.5.2</w:t>
      </w:r>
      <w:r w:rsidRPr="00902C22">
        <w:tab/>
        <w:t>Procedures</w:t>
      </w:r>
      <w:bookmarkEnd w:id="66"/>
    </w:p>
    <w:p w:rsidR="00902C22" w:rsidRPr="00902C22" w:rsidRDefault="00902C22" w:rsidP="00902C22">
      <w:pPr>
        <w:rPr>
          <w:lang w:eastAsia="zh-CN"/>
        </w:rPr>
      </w:pPr>
      <w:r w:rsidRPr="00902C22">
        <w:rPr>
          <w:lang w:eastAsia="zh-CN"/>
        </w:rPr>
        <w:t xml:space="preserve">The </w:t>
      </w:r>
      <w:r w:rsidRPr="00902C22">
        <w:t>non-UE associated</w:t>
      </w:r>
      <w:r w:rsidRPr="00902C22">
        <w:rPr>
          <w:lang w:eastAsia="zh-CN"/>
        </w:rPr>
        <w:t xml:space="preserve"> </w:t>
      </w:r>
      <w:r w:rsidRPr="00902C22">
        <w:t>NG Setup</w:t>
      </w:r>
      <w:r w:rsidRPr="00902C22">
        <w:rPr>
          <w:lang w:eastAsia="zh-CN"/>
        </w:rPr>
        <w:t xml:space="preserve"> procedure as described in </w:t>
      </w:r>
      <w:r w:rsidR="00354BC3" w:rsidRPr="00902C22">
        <w:rPr>
          <w:lang w:eastAsia="zh-CN"/>
        </w:rPr>
        <w:t>TS</w:t>
      </w:r>
      <w:r w:rsidR="00354BC3">
        <w:rPr>
          <w:lang w:eastAsia="zh-CN"/>
        </w:rPr>
        <w:t> </w:t>
      </w:r>
      <w:r w:rsidR="00354BC3" w:rsidRPr="00902C22">
        <w:rPr>
          <w:lang w:eastAsia="zh-CN"/>
        </w:rPr>
        <w:t>38.413</w:t>
      </w:r>
      <w:r w:rsidR="00354BC3">
        <w:rPr>
          <w:lang w:eastAsia="zh-CN"/>
        </w:rPr>
        <w:t> </w:t>
      </w:r>
      <w:r w:rsidR="00354BC3" w:rsidRPr="00902C22">
        <w:rPr>
          <w:lang w:eastAsia="zh-CN"/>
        </w:rPr>
        <w:t>[</w:t>
      </w:r>
      <w:r w:rsidRPr="00902C22">
        <w:rPr>
          <w:lang w:eastAsia="zh-CN"/>
        </w:rPr>
        <w:t xml:space="preserve">4], clause 8.7.1 is not changed. After this procedure, the Node level N2 interface is setup successfully, AMF is aware of the satellite connectivity between AN and the core network. </w:t>
      </w:r>
    </w:p>
    <w:p w:rsidR="00902C22" w:rsidRPr="00902C22" w:rsidRDefault="00902C22" w:rsidP="00902C22">
      <w:pPr>
        <w:rPr>
          <w:lang w:eastAsia="zh-CN"/>
        </w:rPr>
      </w:pPr>
      <w:r w:rsidRPr="00902C22">
        <w:rPr>
          <w:lang w:eastAsia="zh-CN"/>
        </w:rPr>
        <w:t xml:space="preserve">During The PDU session establishment procedure as described in </w:t>
      </w:r>
      <w:r w:rsidR="00354BC3" w:rsidRPr="00902C22">
        <w:rPr>
          <w:lang w:eastAsia="zh-CN"/>
        </w:rPr>
        <w:t>TS</w:t>
      </w:r>
      <w:r w:rsidR="00354BC3">
        <w:rPr>
          <w:lang w:eastAsia="zh-CN"/>
        </w:rPr>
        <w:t> </w:t>
      </w:r>
      <w:r w:rsidR="00354BC3" w:rsidRPr="00902C22">
        <w:rPr>
          <w:lang w:eastAsia="zh-CN"/>
        </w:rPr>
        <w:t>23.502</w:t>
      </w:r>
      <w:r w:rsidR="00354BC3">
        <w:rPr>
          <w:lang w:eastAsia="zh-CN"/>
        </w:rPr>
        <w:t> </w:t>
      </w:r>
      <w:r w:rsidR="00354BC3" w:rsidRPr="00902C22">
        <w:rPr>
          <w:lang w:eastAsia="zh-CN"/>
        </w:rPr>
        <w:t>[</w:t>
      </w:r>
      <w:r w:rsidRPr="00902C22">
        <w:rPr>
          <w:lang w:eastAsia="zh-CN"/>
        </w:rPr>
        <w:t>3], clause 4.3.2.2, AMF provides the satellite backhaul related information to SMF. If PCC is deployed, SMF further provides the information about backhaul to PCF for QoS related policy decision. Figure 6.X.2-2 shows the PDU session establishment procedure.</w:t>
      </w:r>
    </w:p>
    <w:p w:rsidR="00902C22" w:rsidRPr="00902C22" w:rsidRDefault="00902C22" w:rsidP="00902C22">
      <w:pPr>
        <w:pStyle w:val="TH"/>
        <w:rPr>
          <w:lang w:eastAsia="zh-CN"/>
        </w:rPr>
      </w:pPr>
      <w:r w:rsidRPr="00902C22">
        <w:object w:dxaOrig="9597" w:dyaOrig="12339">
          <v:shape id="_x0000_i1038" type="#_x0000_t75" style="width:480pt;height:617.25pt" o:ole="">
            <v:imagedata r:id="rId26" o:title=""/>
          </v:shape>
          <o:OLEObject Type="Embed" ProgID="Word.Picture.8" ShapeID="_x0000_i1038" DrawAspect="Content" ObjectID="_1627908771" r:id="rId37"/>
        </w:object>
      </w:r>
    </w:p>
    <w:p w:rsidR="00902C22" w:rsidRPr="00902C22" w:rsidRDefault="00902C22" w:rsidP="00902C22">
      <w:pPr>
        <w:pStyle w:val="TF"/>
        <w:rPr>
          <w:lang w:eastAsia="zh-CN"/>
        </w:rPr>
      </w:pPr>
      <w:r w:rsidRPr="00902C22">
        <w:rPr>
          <w:lang w:eastAsia="zh-CN"/>
        </w:rPr>
        <w:t>Figure 6.5.2-1: PDU session establishment procedure</w:t>
      </w:r>
    </w:p>
    <w:p w:rsidR="00902C22" w:rsidRPr="00902C22" w:rsidRDefault="00902C22" w:rsidP="00902C22">
      <w:pPr>
        <w:rPr>
          <w:lang w:eastAsia="zh-CN"/>
        </w:rPr>
      </w:pPr>
      <w:r w:rsidRPr="00902C22">
        <w:rPr>
          <w:lang w:eastAsia="zh-CN"/>
        </w:rPr>
        <w:t>C</w:t>
      </w:r>
      <w:r w:rsidRPr="00902C22">
        <w:t>ompar</w:t>
      </w:r>
      <w:r w:rsidRPr="00902C22">
        <w:rPr>
          <w:lang w:eastAsia="zh-CN"/>
        </w:rPr>
        <w:t>ing</w:t>
      </w:r>
      <w:r w:rsidRPr="00902C22">
        <w:t xml:space="preserve"> to the existing PDU Session Establishment procedure</w:t>
      </w:r>
      <w:r w:rsidRPr="00902C22">
        <w:rPr>
          <w:lang w:eastAsia="zh-CN"/>
        </w:rPr>
        <w:t>, the difference is as following:</w:t>
      </w:r>
    </w:p>
    <w:p w:rsidR="00902C22" w:rsidRPr="00902C22" w:rsidRDefault="00902C22" w:rsidP="00902C22">
      <w:pPr>
        <w:rPr>
          <w:lang w:eastAsia="zh-CN"/>
        </w:rPr>
      </w:pPr>
      <w:r w:rsidRPr="00902C22">
        <w:rPr>
          <w:lang w:eastAsia="zh-CN"/>
        </w:rPr>
        <w:t>Step3: AMF provides the satellite backhaul related information to SMF.</w:t>
      </w:r>
      <w:r w:rsidRPr="00902C22">
        <w:t xml:space="preserve"> </w:t>
      </w:r>
      <w:r w:rsidRPr="00902C22">
        <w:rPr>
          <w:lang w:eastAsia="zh-CN"/>
        </w:rPr>
        <w:t>SMF may check the consistency of the DNN/S-NSSAI and the satellite backhaul related information, for example, if the DNN/S-NSSAI is only used for some specific low latency service that anyhow the satellite backhaul can't meet the requirements, SMF rejects the PDU Session Establishment procedure.</w:t>
      </w:r>
    </w:p>
    <w:p w:rsidR="00902C22" w:rsidRPr="00902C22" w:rsidRDefault="00902C22" w:rsidP="00902C22">
      <w:pPr>
        <w:rPr>
          <w:lang w:eastAsia="zh-CN"/>
        </w:rPr>
      </w:pPr>
      <w:r w:rsidRPr="00902C22">
        <w:rPr>
          <w:lang w:eastAsia="zh-CN"/>
        </w:rPr>
        <w:t>Step7b or Step9: SMF provides the information about backhaul to PCF.</w:t>
      </w:r>
    </w:p>
    <w:p w:rsidR="00902C22" w:rsidRPr="00902C22" w:rsidRDefault="00902C22" w:rsidP="00902C22">
      <w:pPr>
        <w:rPr>
          <w:lang w:eastAsia="zh-CN"/>
        </w:rPr>
      </w:pPr>
      <w:r w:rsidRPr="00902C22">
        <w:rPr>
          <w:lang w:eastAsia="zh-CN"/>
        </w:rPr>
        <w:t>PCF takes the information about backhaul into account for the policy decisions.</w:t>
      </w:r>
    </w:p>
    <w:p w:rsidR="00902C22" w:rsidRPr="00902C22" w:rsidRDefault="00902C22" w:rsidP="00902C22">
      <w:pPr>
        <w:pStyle w:val="Heading3"/>
        <w:rPr>
          <w:lang w:eastAsia="zh-CN"/>
        </w:rPr>
      </w:pPr>
      <w:bookmarkStart w:id="67" w:name="_Toc17295267"/>
      <w:r w:rsidRPr="00902C22">
        <w:rPr>
          <w:lang w:eastAsia="zh-CN"/>
        </w:rPr>
        <w:t>6.5.3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67"/>
    </w:p>
    <w:p w:rsidR="00902C22" w:rsidRPr="00902C22" w:rsidRDefault="00902C22" w:rsidP="00902C22">
      <w:r w:rsidRPr="00902C22">
        <w:t>The following nodes are impacted:</w:t>
      </w:r>
    </w:p>
    <w:p w:rsidR="00902C22" w:rsidRPr="00902C22" w:rsidRDefault="00902C22" w:rsidP="00902C22">
      <w:pPr>
        <w:pStyle w:val="B1"/>
      </w:pPr>
      <w:r w:rsidRPr="00902C22">
        <w:t>-</w:t>
      </w:r>
      <w:r w:rsidRPr="00902C22">
        <w:tab/>
        <w:t>AMF</w:t>
      </w:r>
    </w:p>
    <w:p w:rsidR="00902C22" w:rsidRPr="00902C22" w:rsidRDefault="00902C22" w:rsidP="00902C22">
      <w:pPr>
        <w:pStyle w:val="B2"/>
      </w:pPr>
      <w:r w:rsidRPr="00902C22">
        <w:t>-</w:t>
      </w:r>
      <w:r w:rsidRPr="00902C22">
        <w:tab/>
        <w:t>Provides the satellite backhaul related information to SMF in the PDU Session Establishment procedure.</w:t>
      </w:r>
    </w:p>
    <w:p w:rsidR="00902C22" w:rsidRPr="00902C22" w:rsidRDefault="00902C22" w:rsidP="00902C22">
      <w:pPr>
        <w:pStyle w:val="B1"/>
      </w:pPr>
      <w:r w:rsidRPr="00902C22">
        <w:t>-</w:t>
      </w:r>
      <w:r w:rsidRPr="00902C22">
        <w:tab/>
        <w:t>SMF:</w:t>
      </w:r>
    </w:p>
    <w:p w:rsidR="00902C22" w:rsidRPr="00902C22" w:rsidRDefault="00902C22" w:rsidP="00902C22">
      <w:pPr>
        <w:pStyle w:val="B2"/>
      </w:pPr>
      <w:r w:rsidRPr="00902C22">
        <w:t>-</w:t>
      </w:r>
      <w:r w:rsidRPr="00902C22">
        <w:tab/>
        <w:t>Checks the consistency of the DNN/S-NSSAI and the satellite backhaul related information to decide whether proceed with the PDU Session Establishment procedure.</w:t>
      </w:r>
    </w:p>
    <w:p w:rsidR="00902C22" w:rsidRPr="00902C22" w:rsidRDefault="00902C22" w:rsidP="00902C22">
      <w:pPr>
        <w:pStyle w:val="B2"/>
      </w:pPr>
      <w:r w:rsidRPr="00902C22">
        <w:t>-</w:t>
      </w:r>
      <w:r w:rsidRPr="00902C22">
        <w:tab/>
        <w:t>Provides the information about backhaul to PCF for QoS related policy decision.</w:t>
      </w:r>
    </w:p>
    <w:p w:rsidR="00902C22" w:rsidRPr="00902C22" w:rsidRDefault="00902C22" w:rsidP="00902C22">
      <w:pPr>
        <w:pStyle w:val="B1"/>
      </w:pPr>
      <w:r w:rsidRPr="00902C22">
        <w:t>-</w:t>
      </w:r>
      <w:r w:rsidRPr="00902C22">
        <w:tab/>
        <w:t>PCF:</w:t>
      </w:r>
    </w:p>
    <w:p w:rsidR="00902C22" w:rsidRPr="00902C22" w:rsidRDefault="00902C22" w:rsidP="00902C22">
      <w:pPr>
        <w:pStyle w:val="B2"/>
      </w:pPr>
      <w:r w:rsidRPr="00902C22">
        <w:t>-</w:t>
      </w:r>
      <w:r w:rsidRPr="00902C22">
        <w:tab/>
        <w:t>Taking the information about backhaul into account for the policy decisions.</w:t>
      </w:r>
    </w:p>
    <w:p w:rsidR="00902C22" w:rsidRPr="00902C22" w:rsidRDefault="00902C22" w:rsidP="00902C22">
      <w:pPr>
        <w:pStyle w:val="Heading3"/>
        <w:rPr>
          <w:lang w:eastAsia="zh-CN"/>
        </w:rPr>
      </w:pPr>
      <w:bookmarkStart w:id="68" w:name="_Toc17295268"/>
      <w:r w:rsidRPr="00902C22">
        <w:rPr>
          <w:lang w:eastAsia="zh-CN"/>
        </w:rPr>
        <w:t>6.5.4</w:t>
      </w:r>
      <w:r w:rsidRPr="00902C22">
        <w:rPr>
          <w:lang w:eastAsia="zh-CN"/>
        </w:rPr>
        <w:tab/>
        <w:t>Solution Evaluation</w:t>
      </w:r>
      <w:bookmarkEnd w:id="68"/>
    </w:p>
    <w:p w:rsidR="00902C22" w:rsidRPr="00902C22" w:rsidRDefault="00902C22" w:rsidP="00902C22">
      <w:r w:rsidRPr="00902C22">
        <w:t>The benefits of the solution are:</w:t>
      </w:r>
    </w:p>
    <w:p w:rsidR="00902C22" w:rsidRPr="00902C22" w:rsidRDefault="00902C22" w:rsidP="00902C22">
      <w:pPr>
        <w:pStyle w:val="B1"/>
        <w:rPr>
          <w:lang w:eastAsia="zh-CN"/>
        </w:rPr>
      </w:pPr>
      <w:r w:rsidRPr="00902C22">
        <w:t>-</w:t>
      </w:r>
      <w:r w:rsidRPr="00902C22">
        <w:tab/>
        <w:t xml:space="preserve">The solution enables </w:t>
      </w:r>
      <w:r w:rsidRPr="00902C22">
        <w:rPr>
          <w:lang w:eastAsia="zh-CN"/>
        </w:rPr>
        <w:t>AMF to provide satellite backhaul type to SMF, the type is used by SMF to decide whether the S-NSSAI and DNN requested by UE can be supported by satellite backhaul</w:t>
      </w:r>
      <w:r w:rsidRPr="00902C22">
        <w:t>.</w:t>
      </w:r>
    </w:p>
    <w:p w:rsidR="00902C22" w:rsidRPr="00902C22" w:rsidRDefault="00902C22" w:rsidP="00902C22">
      <w:r w:rsidRPr="00902C22">
        <w:t>The drawbacks of the solution are:</w:t>
      </w:r>
    </w:p>
    <w:p w:rsidR="00902C22" w:rsidRPr="00902C22" w:rsidRDefault="00902C22" w:rsidP="00902C22">
      <w:pPr>
        <w:pStyle w:val="B1"/>
        <w:rPr>
          <w:lang w:eastAsia="zh-CN"/>
        </w:rPr>
      </w:pPr>
      <w:r w:rsidRPr="00902C22">
        <w:rPr>
          <w:lang w:eastAsia="zh-CN"/>
        </w:rPr>
        <w:t>-</w:t>
      </w:r>
      <w:r w:rsidRPr="00902C22">
        <w:rPr>
          <w:lang w:eastAsia="zh-CN"/>
        </w:rPr>
        <w:tab/>
        <w:t>N11 and N7 interfaces are impacted to transfer satellite backhaul type.</w:t>
      </w:r>
    </w:p>
    <w:p w:rsidR="00902C22" w:rsidRPr="00902C22" w:rsidRDefault="00902C22" w:rsidP="00902C22">
      <w:pPr>
        <w:pStyle w:val="B1"/>
        <w:rPr>
          <w:lang w:eastAsia="zh-CN"/>
        </w:rPr>
      </w:pPr>
      <w:r w:rsidRPr="00902C22">
        <w:rPr>
          <w:lang w:eastAsia="zh-CN"/>
        </w:rPr>
        <w:t>-</w:t>
      </w:r>
      <w:r w:rsidRPr="00902C22">
        <w:rPr>
          <w:lang w:eastAsia="zh-CN"/>
        </w:rPr>
        <w:tab/>
        <w:t>Additional functionalities as specified in 6.5.3 are needed in AMF, SMF and PCF.</w:t>
      </w:r>
    </w:p>
    <w:p w:rsidR="00902C22" w:rsidRPr="00902C22" w:rsidRDefault="00902C22" w:rsidP="00902C22">
      <w:pPr>
        <w:pStyle w:val="Heading2"/>
        <w:rPr>
          <w:lang w:eastAsia="zh-CN"/>
        </w:rPr>
      </w:pPr>
      <w:bookmarkStart w:id="69" w:name="_Toc17295269"/>
      <w:r w:rsidRPr="00902C22">
        <w:t>6.6</w:t>
      </w:r>
      <w:r w:rsidRPr="00902C22">
        <w:tab/>
        <w:t>Solution #6 for Key Issue #8: Role of satellite backhaul in content distribution towards the edge</w:t>
      </w:r>
      <w:bookmarkEnd w:id="69"/>
    </w:p>
    <w:p w:rsidR="00902C22" w:rsidRPr="00902C22" w:rsidRDefault="00902C22" w:rsidP="00902C22">
      <w:pPr>
        <w:pStyle w:val="Heading3"/>
        <w:rPr>
          <w:lang w:eastAsia="zh-CN"/>
        </w:rPr>
      </w:pPr>
      <w:bookmarkStart w:id="70" w:name="_Toc17295270"/>
      <w:r w:rsidRPr="00902C22">
        <w:rPr>
          <w:lang w:eastAsia="zh-CN"/>
        </w:rPr>
        <w:t>6.6.1</w:t>
      </w:r>
      <w:r w:rsidRPr="00902C22">
        <w:rPr>
          <w:lang w:eastAsia="zh-CN"/>
        </w:rPr>
        <w:tab/>
        <w:t>General description</w:t>
      </w:r>
      <w:bookmarkEnd w:id="70"/>
    </w:p>
    <w:p w:rsidR="00902C22" w:rsidRPr="00902C22" w:rsidRDefault="00902C22" w:rsidP="00902C22">
      <w:r w:rsidRPr="00902C22">
        <w:t>Currently, serving media content to UE is usually performed from a content server on the DN to the end user crossing the network. UE delivery does not usually benefit from the CDN concept which consists on caching the most popular contents in the edge and being streamed from a location closer to end-users.</w:t>
      </w:r>
    </w:p>
    <w:p w:rsidR="00902C22" w:rsidRPr="00902C22" w:rsidRDefault="00902C22" w:rsidP="00902C22">
      <w:r w:rsidRPr="00902C22">
        <w:t>Actually, contents can be stored within the core network or at the (R)AN using traditional caching policies such as LRU (Least Recently Used), LFU (Least Frequently Used), FIFO and random caching. In this context satellite can bring an interesting possibility through large bandwidth and its multicast capabilities.</w:t>
      </w:r>
    </w:p>
    <w:p w:rsidR="00902C22" w:rsidRPr="00902C22" w:rsidRDefault="00902C22" w:rsidP="00902C22">
      <w:r w:rsidRPr="00902C22">
        <w:t>UE requests for media content can lead to multiple transmissions through the network while redirecting this request to the local DN at the edge would prevent the multiple transmission of the same content, regardless of how many times it is requested.</w:t>
      </w:r>
    </w:p>
    <w:p w:rsidR="00902C22" w:rsidRPr="00902C22" w:rsidRDefault="00902C22" w:rsidP="00902C22">
      <w:r w:rsidRPr="00902C22">
        <w:t>Assuming that the requested content is already available at the Edge, the following solutions address how the UE would be served by local DN at the edge and then relieve the satellite link.</w:t>
      </w:r>
    </w:p>
    <w:p w:rsidR="00902C22" w:rsidRPr="00902C22" w:rsidRDefault="00902C22" w:rsidP="00902C22">
      <w:pPr>
        <w:pStyle w:val="EditorsNote"/>
      </w:pPr>
      <w:r w:rsidRPr="00902C22">
        <w:t>Editor's note:</w:t>
      </w:r>
      <w:r>
        <w:tab/>
      </w:r>
      <w:r w:rsidRPr="00902C22">
        <w:t>How the content is distributed to the edge is out the scope of the analysis.</w:t>
      </w:r>
    </w:p>
    <w:p w:rsidR="00902C22" w:rsidRPr="00902C22" w:rsidRDefault="00902C22" w:rsidP="00902C22">
      <w:pPr>
        <w:pStyle w:val="EditorsNote"/>
      </w:pPr>
      <w:r w:rsidRPr="00902C22">
        <w:t>Editor's note:</w:t>
      </w:r>
      <w:r>
        <w:tab/>
      </w:r>
      <w:r w:rsidRPr="00902C22">
        <w:t>This solution does not address how the CDN is aware of the popular assets, neither predictive and analytics algorithms.</w:t>
      </w:r>
    </w:p>
    <w:p w:rsidR="00902C22" w:rsidRPr="00902C22" w:rsidRDefault="00902C22" w:rsidP="00902C22">
      <w:pPr>
        <w:pStyle w:val="Heading3"/>
        <w:rPr>
          <w:lang w:eastAsia="zh-CN"/>
        </w:rPr>
      </w:pPr>
      <w:bookmarkStart w:id="71" w:name="_Toc17295271"/>
      <w:r w:rsidRPr="00902C22">
        <w:rPr>
          <w:lang w:eastAsia="zh-CN"/>
        </w:rPr>
        <w:t>6.6.2</w:t>
      </w:r>
      <w:r w:rsidRPr="00902C22">
        <w:rPr>
          <w:lang w:eastAsia="zh-CN"/>
        </w:rPr>
        <w:tab/>
        <w:t>Procedures</w:t>
      </w:r>
      <w:bookmarkEnd w:id="71"/>
    </w:p>
    <w:p w:rsidR="00902C22" w:rsidRPr="00902C22" w:rsidRDefault="00902C22" w:rsidP="00902C22">
      <w:pPr>
        <w:pStyle w:val="Heading4"/>
      </w:pPr>
      <w:bookmarkStart w:id="72" w:name="_Toc17295272"/>
      <w:r w:rsidRPr="00902C22">
        <w:t>6.6.2.1</w:t>
      </w:r>
      <w:r w:rsidRPr="00902C22">
        <w:tab/>
        <w:t>Procedures to serve UE from the edge with a requested content</w:t>
      </w:r>
      <w:bookmarkEnd w:id="72"/>
    </w:p>
    <w:p w:rsidR="00902C22" w:rsidRDefault="00902C22" w:rsidP="00902C22">
      <w:r>
        <w:t>The following figure presents an architecture where a network function at the edge (edge NF) is capable of storing content files (e.g., video segments in HTTP-based video streaming applications) provided by a CDN server through a satellite link and making them available at the edge cache. Afterwards, the file stays in the edge cache (subject to the content provider's caching policy) and is served locally to UEs that request it in the future. This ensures that any file is transmitted through the satellite backhaul only once regardless of how many times it is requested.</w:t>
      </w:r>
    </w:p>
    <w:p w:rsidR="00902C22" w:rsidRDefault="00902C22" w:rsidP="00902C22">
      <w:r>
        <w:t>When a UE requests a file, different approaches are proposed to provide requested content to the UE from the local DN.</w:t>
      </w:r>
    </w:p>
    <w:p w:rsidR="00902C22" w:rsidRPr="00902C22" w:rsidRDefault="00902C22" w:rsidP="00902C22">
      <w:pPr>
        <w:keepNext/>
        <w:jc w:val="both"/>
      </w:pPr>
      <w:r w:rsidRPr="00902C22">
        <w:rPr>
          <w:b/>
          <w:u w:val="single"/>
        </w:rPr>
        <w:t>Solution 1- Uplink classifier</w:t>
      </w:r>
      <w:r w:rsidRPr="00902C22">
        <w:t>:</w:t>
      </w:r>
    </w:p>
    <w:p w:rsidR="00902C22" w:rsidRPr="00902C22" w:rsidRDefault="00902C22" w:rsidP="00902C22">
      <w:r>
        <w:t xml:space="preserve">This solution proposes to use UL CL standardized in </w:t>
      </w:r>
      <w:r w:rsidR="00354BC3">
        <w:t>TS 23.501 [</w:t>
      </w:r>
      <w:r>
        <w:t xml:space="preserve">6] clause 5.6.4.2 and </w:t>
      </w:r>
      <w:r w:rsidR="00354BC3">
        <w:t>TS 23.502 [</w:t>
      </w:r>
      <w:r>
        <w:t>3] clause 4.3.5.4. A UPF supporting UL CL is selected and diverts the traffic which matches with traffic filters provided by SMF. This solution should prevent the satellite link from multiple content transmissions. However, this solution implies having a permanent PDU session between the UE and the remote DN, and thus having a satellite link always loaded because of the resource allocation to each PDU session till their release.</w:t>
      </w:r>
    </w:p>
    <w:p w:rsidR="00902C22" w:rsidRPr="00902C22" w:rsidRDefault="00902C22" w:rsidP="00902C22">
      <w:pPr>
        <w:pStyle w:val="NO"/>
      </w:pPr>
      <w:r>
        <w:t>NOTE:</w:t>
      </w:r>
      <w:r>
        <w:tab/>
        <w:t>The UL CL can be configured to steer all DNS request to the local Data Network (DN). Depending on whether the requested content is available at the edge, the UE's DNS request can be either resolved in a local IP address (in which case all subsequent context fetching is performed from the local cache) or in a remote IP address (in which case all subsequent context fetching is performed from a remote content distribution server). The DNS resolution mechanisms are provided here for illustration purposes and are out of the scope of this SID.</w:t>
      </w:r>
    </w:p>
    <w:p w:rsidR="00902C22" w:rsidRPr="00902C22" w:rsidRDefault="00902C22" w:rsidP="00902C22">
      <w:pPr>
        <w:keepNext/>
        <w:tabs>
          <w:tab w:val="left" w:pos="4238"/>
        </w:tabs>
        <w:jc w:val="both"/>
        <w:rPr>
          <w:b/>
          <w:u w:val="single"/>
        </w:rPr>
      </w:pPr>
      <w:r w:rsidRPr="00902C22">
        <w:rPr>
          <w:b/>
          <w:u w:val="single"/>
        </w:rPr>
        <w:t>Solution 2- Multi-homing:</w:t>
      </w:r>
    </w:p>
    <w:p w:rsidR="00902C22" w:rsidRPr="00902C22" w:rsidRDefault="00902C22" w:rsidP="00902C22">
      <w:r>
        <w:t xml:space="preserve">A multi-homed solution defined in </w:t>
      </w:r>
      <w:r w:rsidR="00354BC3">
        <w:t>TS 23.501 [</w:t>
      </w:r>
      <w:r>
        <w:t xml:space="preserve">6] clause 5.6.4.2 and </w:t>
      </w:r>
      <w:r w:rsidR="00354BC3">
        <w:t>TS 23.502 [</w:t>
      </w:r>
      <w:r>
        <w:t>3] clause 4.3.5.4 can also be appropriate. The PDU session is associated to multiple IPv6 prefix and a UPF supporting the Branching Point functionality is configured by SMF. The Branching Point provides traffic forwarding toward the PDU session anchors. Thus, one anchor can route the traffic toward a local DN and the other toward the remote DN. UE has routing rules that tells the UE where to send the traffic and which IP address to use. This solution implies having a permanent PDU session between the UE and the remote DN, and thus having a satellite link always loaded because of the resource allocation to each PDU session till their release.</w:t>
      </w:r>
    </w:p>
    <w:bookmarkStart w:id="73" w:name="_Ref1468443"/>
    <w:bookmarkStart w:id="74" w:name="_Ref1468433"/>
    <w:bookmarkStart w:id="75" w:name="_MON_1624720429"/>
    <w:bookmarkEnd w:id="75"/>
    <w:p w:rsidR="00902C22" w:rsidRPr="00902C22" w:rsidRDefault="00902C22" w:rsidP="00902C22">
      <w:pPr>
        <w:pStyle w:val="TH"/>
        <w:rPr>
          <w:lang w:eastAsia="zh-CN"/>
        </w:rPr>
      </w:pPr>
      <w:r w:rsidRPr="00902C22">
        <w:rPr>
          <w:lang w:eastAsia="zh-CN"/>
        </w:rPr>
        <w:object w:dxaOrig="8581" w:dyaOrig="4958">
          <v:shape id="_x0000_i1039" type="#_x0000_t75" style="width:429pt;height:247.5pt" o:ole="">
            <v:imagedata r:id="rId38" o:title=""/>
          </v:shape>
          <o:OLEObject Type="Embed" ProgID="Word.Picture.8" ShapeID="_x0000_i1039" DrawAspect="Content" ObjectID="_1627908772" r:id="rId39"/>
        </w:object>
      </w:r>
    </w:p>
    <w:p w:rsidR="00902C22" w:rsidRPr="00902C22" w:rsidRDefault="00902C22" w:rsidP="00902C22">
      <w:pPr>
        <w:pStyle w:val="TF"/>
      </w:pPr>
      <w:r w:rsidRPr="00902C22">
        <w:rPr>
          <w:rFonts w:hint="eastAsia"/>
        </w:rPr>
        <w:t>Figure 6.</w:t>
      </w:r>
      <w:r w:rsidRPr="00902C22">
        <w:t>6.2</w:t>
      </w:r>
      <w:r>
        <w:t>.1</w:t>
      </w:r>
      <w:r w:rsidRPr="00902C22">
        <w:t>-1</w:t>
      </w:r>
      <w:bookmarkEnd w:id="73"/>
      <w:r w:rsidRPr="00902C22">
        <w:t>: Architecture overview with edge-based content storage and request handling</w:t>
      </w:r>
      <w:bookmarkEnd w:id="74"/>
    </w:p>
    <w:p w:rsidR="00902C22" w:rsidRPr="00902C22" w:rsidRDefault="00902C22" w:rsidP="00902C22">
      <w:pPr>
        <w:pStyle w:val="Heading3"/>
        <w:rPr>
          <w:lang w:eastAsia="zh-CN"/>
        </w:rPr>
      </w:pPr>
      <w:bookmarkStart w:id="76" w:name="_Toc17295273"/>
      <w:r w:rsidRPr="00902C22">
        <w:rPr>
          <w:lang w:eastAsia="zh-CN"/>
        </w:rPr>
        <w:t>6.6.3</w:t>
      </w:r>
      <w:r w:rsidRPr="00902C22">
        <w:rPr>
          <w:lang w:eastAsia="zh-CN"/>
        </w:rPr>
        <w:tab/>
      </w:r>
      <w:r w:rsidRPr="00902C22">
        <w:rPr>
          <w:lang w:eastAsia="ko-KR"/>
        </w:rPr>
        <w:t>Impacts on existing nodes and functionality</w:t>
      </w:r>
      <w:bookmarkEnd w:id="76"/>
    </w:p>
    <w:p w:rsidR="00902C22" w:rsidRPr="00902C22" w:rsidRDefault="00902C22" w:rsidP="00902C22">
      <w:r w:rsidRPr="00902C22">
        <w:t>Solution 1 and solution 2 are based on existing specifications and should not have any impact on existing specifications. However, the mentioned DNS redirection following a UE request may impact the following functions:</w:t>
      </w:r>
    </w:p>
    <w:p w:rsidR="00902C22" w:rsidRPr="00902C22" w:rsidRDefault="00902C22" w:rsidP="00902C22">
      <w:pPr>
        <w:pStyle w:val="B1"/>
      </w:pPr>
      <w:r w:rsidRPr="00902C22">
        <w:t>1.</w:t>
      </w:r>
      <w:r w:rsidRPr="00902C22">
        <w:tab/>
        <w:t>PCF should be able to handle the redirection policies provisioned by AF;</w:t>
      </w:r>
    </w:p>
    <w:p w:rsidR="00902C22" w:rsidRPr="00902C22" w:rsidRDefault="00902C22" w:rsidP="00902C22">
      <w:pPr>
        <w:pStyle w:val="B1"/>
      </w:pPr>
      <w:r w:rsidRPr="00902C22">
        <w:t>2.</w:t>
      </w:r>
      <w:r w:rsidRPr="00902C22">
        <w:tab/>
        <w:t>Introduction of Edge NF for content storage at the edge;</w:t>
      </w:r>
    </w:p>
    <w:p w:rsidR="00902C22" w:rsidRPr="00902C22" w:rsidRDefault="00902C22" w:rsidP="00902C22">
      <w:pPr>
        <w:pStyle w:val="B1"/>
      </w:pPr>
      <w:r w:rsidRPr="00902C22">
        <w:t>3.</w:t>
      </w:r>
      <w:r w:rsidRPr="00902C22">
        <w:tab/>
        <w:t>UPF should be able to redirect UE's request to edge NF;</w:t>
      </w:r>
    </w:p>
    <w:p w:rsidR="00902C22" w:rsidRPr="00902C22" w:rsidRDefault="00902C22" w:rsidP="00902C22">
      <w:pPr>
        <w:pStyle w:val="B1"/>
      </w:pPr>
      <w:r w:rsidRPr="00902C22">
        <w:t>4.</w:t>
      </w:r>
      <w:r w:rsidRPr="00902C22">
        <w:tab/>
        <w:t>AF should be able to interface with the edge NF.</w:t>
      </w:r>
    </w:p>
    <w:p w:rsidR="00902C22" w:rsidRPr="00902C22" w:rsidRDefault="00902C22" w:rsidP="00902C22">
      <w:pPr>
        <w:pStyle w:val="Heading3"/>
        <w:rPr>
          <w:lang w:eastAsia="zh-CN"/>
        </w:rPr>
      </w:pPr>
      <w:bookmarkStart w:id="77" w:name="_Toc17295274"/>
      <w:r w:rsidRPr="00902C22">
        <w:rPr>
          <w:lang w:eastAsia="zh-CN"/>
        </w:rPr>
        <w:t>6.6.3</w:t>
      </w:r>
      <w:r w:rsidRPr="00902C22">
        <w:rPr>
          <w:lang w:eastAsia="zh-CN"/>
        </w:rPr>
        <w:tab/>
      </w:r>
      <w:r w:rsidRPr="00902C22">
        <w:rPr>
          <w:lang w:eastAsia="ko-KR"/>
        </w:rPr>
        <w:t>Solution evaluation</w:t>
      </w:r>
      <w:bookmarkEnd w:id="77"/>
    </w:p>
    <w:p w:rsidR="00902C22" w:rsidRPr="00902C22" w:rsidRDefault="00902C22" w:rsidP="00902C22">
      <w:pPr>
        <w:rPr>
          <w:lang w:eastAsia="ko-KR"/>
        </w:rPr>
      </w:pPr>
      <w:r w:rsidRPr="00902C22">
        <w:rPr>
          <w:color w:val="FF0000"/>
        </w:rPr>
        <w:t>Editor's note:</w:t>
      </w:r>
      <w:r w:rsidRPr="00902C22">
        <w:rPr>
          <w:color w:val="FF0000"/>
        </w:rPr>
        <w:tab/>
        <w:t>This clause provides an evaluation of this solution.</w:t>
      </w:r>
    </w:p>
    <w:p w:rsidR="00902C22" w:rsidRPr="00902C22" w:rsidRDefault="00902C22" w:rsidP="00902C22"/>
    <w:p w:rsidR="00902C22" w:rsidRPr="00902C22" w:rsidRDefault="00902C22" w:rsidP="00902C22">
      <w:pPr>
        <w:pStyle w:val="Heading2"/>
        <w:rPr>
          <w:lang w:eastAsia="zh-CN"/>
        </w:rPr>
      </w:pPr>
      <w:bookmarkStart w:id="78" w:name="_Toc17295275"/>
      <w:r w:rsidRPr="00902C22">
        <w:t>6.7</w:t>
      </w:r>
      <w:r w:rsidRPr="00902C22">
        <w:tab/>
        <w:t>Solution #7 for Key Issue #2: Idle mode mobility procedure for non-geostationary satellite access</w:t>
      </w:r>
      <w:bookmarkEnd w:id="78"/>
    </w:p>
    <w:p w:rsidR="00902C22" w:rsidRPr="00902C22" w:rsidRDefault="00902C22" w:rsidP="00902C22">
      <w:pPr>
        <w:pStyle w:val="Heading3"/>
      </w:pPr>
      <w:bookmarkStart w:id="79" w:name="_Toc17295276"/>
      <w:r w:rsidRPr="00902C22">
        <w:t>6.7.1</w:t>
      </w:r>
      <w:r w:rsidRPr="00902C22">
        <w:tab/>
        <w:t>Description</w:t>
      </w:r>
      <w:bookmarkEnd w:id="79"/>
    </w:p>
    <w:p w:rsidR="00902C22" w:rsidRPr="00902C22" w:rsidRDefault="00902C22" w:rsidP="00902C22">
      <w:r w:rsidRPr="00902C22">
        <w:t xml:space="preserve">Key Issue #2 identifies the problem caused by non-geostationary satellite </w:t>
      </w:r>
      <w:proofErr w:type="spellStart"/>
      <w:r w:rsidRPr="00902C22">
        <w:t>gNBs</w:t>
      </w:r>
      <w:proofErr w:type="spellEnd"/>
      <w:r w:rsidRPr="00902C22">
        <w:t xml:space="preserve"> moving constantly in relation with the UE location. This will cause a new mobility challenge as even a stationary UE will need to re-select between the serving cell disappearing below the horizon and the new one emerging in quick succession.</w:t>
      </w:r>
    </w:p>
    <w:p w:rsidR="00902C22" w:rsidRPr="00902C22" w:rsidRDefault="00902C22" w:rsidP="00902C22">
      <w:r w:rsidRPr="00902C22">
        <w:t>The cell re-selection part is expected to be dealt with under RAN study FS_NR_NTN, but the NAS procedures are in the scope of FS_5GSAT_ARCH.</w:t>
      </w:r>
    </w:p>
    <w:p w:rsidR="00902C22" w:rsidRPr="00902C22" w:rsidRDefault="00902C22" w:rsidP="00902C22">
      <w:r w:rsidRPr="00902C22">
        <w:t xml:space="preserve">The existing protocol procedures already allow the satellites in the constellation to be grouped in single TA, or groups of TAs, of which a TAI List can be composed by the AMF to send to the UE. The drawback of all these methods when using non-geostationary satellite </w:t>
      </w:r>
      <w:proofErr w:type="spellStart"/>
      <w:r w:rsidRPr="00902C22">
        <w:t>gNB</w:t>
      </w:r>
      <w:proofErr w:type="spellEnd"/>
      <w:r w:rsidRPr="00902C22">
        <w:t xml:space="preserve"> is that the Registration Area assigned to the UE is also the paging area for MT signalling and data. If the non-geostationary </w:t>
      </w:r>
      <w:proofErr w:type="spellStart"/>
      <w:r w:rsidRPr="00902C22">
        <w:t>gNBs</w:t>
      </w:r>
      <w:proofErr w:type="spellEnd"/>
      <w:r w:rsidRPr="00902C22">
        <w:t xml:space="preserve"> are grouped to a single TA or issued to the UE as a single TAI List, then the UE need not perform Mobility Registration Updates, but consequently, the network is not fully aware of the UE location and may need to page over a very large area. The network awareness of the UE location can be improved by assigning each non-geostationary </w:t>
      </w:r>
      <w:proofErr w:type="spellStart"/>
      <w:r w:rsidRPr="00902C22">
        <w:t>gNB</w:t>
      </w:r>
      <w:proofErr w:type="spellEnd"/>
      <w:r w:rsidRPr="00902C22">
        <w:t xml:space="preserve"> a different TAI, and not including a multitude of these in the Registration Area that is issued to the UE. The network awareness of UE location improves the efficiency of the paging procedure, but only at the cost of substantially increased Mobility Registration Update signalling when re-selecting between non-geostationary </w:t>
      </w:r>
      <w:proofErr w:type="spellStart"/>
      <w:r w:rsidRPr="00902C22">
        <w:t>gNBs</w:t>
      </w:r>
      <w:proofErr w:type="spellEnd"/>
      <w:r w:rsidRPr="00902C22">
        <w:t>.</w:t>
      </w:r>
    </w:p>
    <w:p w:rsidR="00902C22" w:rsidRPr="00902C22" w:rsidRDefault="00902C22" w:rsidP="00902C22">
      <w:r w:rsidRPr="00902C22">
        <w:t>As a consequence, a procedure for reasonably accurate paging area with minimum update signalling is needed.</w:t>
      </w:r>
    </w:p>
    <w:p w:rsidR="00902C22" w:rsidRPr="00902C22" w:rsidRDefault="00902C22" w:rsidP="00902C22">
      <w:pPr>
        <w:pStyle w:val="Heading3"/>
      </w:pPr>
      <w:bookmarkStart w:id="80" w:name="_Toc17295277"/>
      <w:r w:rsidRPr="00902C22">
        <w:t>6.7.2</w:t>
      </w:r>
      <w:r w:rsidRPr="00902C22">
        <w:tab/>
        <w:t>Procedures</w:t>
      </w:r>
      <w:bookmarkEnd w:id="80"/>
    </w:p>
    <w:p w:rsidR="00902C22" w:rsidRDefault="00902C22" w:rsidP="00902C22">
      <w:r>
        <w:t>The procedure is based on the AMF issuing the UE a sequence of Registration Areas that are expected to follow each other in a pre-determined order, as is the case in satellite communication over non-geostationary satellites. This can be encoded as a sequenced list of Registration Areas or as a sequenced list of Tracking Areas.</w:t>
      </w:r>
    </w:p>
    <w:p w:rsidR="00902C22" w:rsidRDefault="00902C22" w:rsidP="00902C22">
      <w:r>
        <w:t xml:space="preserve">When the UE initiates Registration procedure over satellite </w:t>
      </w:r>
      <w:proofErr w:type="spellStart"/>
      <w:r>
        <w:t>gNB</w:t>
      </w:r>
      <w:proofErr w:type="spellEnd"/>
      <w:r>
        <w:t xml:space="preserve">, the AMF discovers satellite access based on the Cell ID or TAI that is indicated over N2 interface. The Registration procedure then continues as specified in </w:t>
      </w:r>
      <w:r w:rsidR="00354BC3">
        <w:t>TS 23.502 [</w:t>
      </w:r>
      <w:r>
        <w:t>3] clause 4.2.2.2.1, with the following exceptions:</w:t>
      </w:r>
    </w:p>
    <w:p w:rsidR="00902C22" w:rsidRPr="00902C22" w:rsidRDefault="00902C22" w:rsidP="00902C22">
      <w:pPr>
        <w:pStyle w:val="B1"/>
      </w:pPr>
      <w:r w:rsidRPr="00902C22">
        <w:t>-</w:t>
      </w:r>
      <w:r w:rsidRPr="00902C22">
        <w:tab/>
        <w:t xml:space="preserve">In step 21, if the AMF detects that the registration procedure originates from a satellite </w:t>
      </w:r>
      <w:proofErr w:type="spellStart"/>
      <w:r w:rsidRPr="00902C22">
        <w:t>gNB</w:t>
      </w:r>
      <w:proofErr w:type="spellEnd"/>
      <w:r w:rsidRPr="00902C22">
        <w:t xml:space="preserve"> based on N2 parameters (Cell ID) received in step 3 or the TAI included by the UE in step 1, the AMF may assign an ordered sequence of Registration Areas. </w:t>
      </w:r>
    </w:p>
    <w:p w:rsidR="00902C22" w:rsidRPr="00902C22" w:rsidRDefault="00902C22" w:rsidP="00902C22">
      <w:pPr>
        <w:pStyle w:val="B1"/>
      </w:pPr>
      <w:r w:rsidRPr="00902C22">
        <w:t>-</w:t>
      </w:r>
      <w:r w:rsidRPr="00902C22">
        <w:tab/>
        <w:t xml:space="preserve">If the AMF assigns an ordered sequence of Registration Areas in a Registration Area List, the first Registration Area includes the TAI of the present </w:t>
      </w:r>
      <w:proofErr w:type="spellStart"/>
      <w:r w:rsidRPr="00902C22">
        <w:t>gNB</w:t>
      </w:r>
      <w:proofErr w:type="spellEnd"/>
      <w:r w:rsidRPr="00902C22">
        <w:t xml:space="preserve">, and subsequent Registration Areas are for the expected following TAIs represented by the foreseen next </w:t>
      </w:r>
      <w:proofErr w:type="spellStart"/>
      <w:r w:rsidRPr="00902C22">
        <w:t>gNBs</w:t>
      </w:r>
      <w:proofErr w:type="spellEnd"/>
      <w:r w:rsidRPr="00902C22">
        <w:t xml:space="preserve"> that are expected to cover the UE location. This sequence of Registration Areas may be derived based on AMF pre-configuration for certain location, based on geo-location or network topology (Cell ID, TAI). </w:t>
      </w:r>
    </w:p>
    <w:p w:rsidR="00902C22" w:rsidRPr="00902C22" w:rsidRDefault="00902C22" w:rsidP="00902C22">
      <w:pPr>
        <w:pStyle w:val="B1"/>
      </w:pPr>
      <w:r w:rsidRPr="00902C22">
        <w:t>-</w:t>
      </w:r>
      <w:r w:rsidRPr="00902C22">
        <w:tab/>
        <w:t xml:space="preserve">The AMF may additionally issue a validity period for each Registration Area. It is assumed that the validity periods of each Registration Area in the Registration Area List are a continuous sequence of ordered and pre-timed Registration Areas that follow each other in a pre-determined sequence, with only one Registration Area being valid at any time. The Registration Area whose validity period is on-going is called Active Registration Area. </w:t>
      </w:r>
    </w:p>
    <w:p w:rsidR="00902C22" w:rsidRPr="00902C22" w:rsidRDefault="00902C22" w:rsidP="00902C22">
      <w:pPr>
        <w:pStyle w:val="B1"/>
      </w:pPr>
      <w:r w:rsidRPr="00902C22">
        <w:t>-</w:t>
      </w:r>
      <w:r w:rsidRPr="00902C22">
        <w:tab/>
        <w:t xml:space="preserve">If the UE moves from the currently active Registration Area to the next one in the sequence indicated in the Registration Area List, it need not initiate Mobility Registration Update, as this implies that the UE is remaining in a predicted area under the satellite constellation. </w:t>
      </w:r>
    </w:p>
    <w:p w:rsidR="00902C22" w:rsidRPr="00902C22" w:rsidRDefault="00902C22" w:rsidP="00902C22">
      <w:pPr>
        <w:pStyle w:val="B1"/>
      </w:pPr>
      <w:r w:rsidRPr="00902C22">
        <w:t>-</w:t>
      </w:r>
      <w:r w:rsidRPr="00902C22">
        <w:tab/>
        <w:t>If the UE that is stepping outside of the predicted sequence of Registration Areas in the Registration Area List by re-selecting a cell that is neither part of the current Registration Area nor the next Registration Area in the Registration Area List, the UE initiates Mobility Registration Update.</w:t>
      </w:r>
    </w:p>
    <w:p w:rsidR="00902C22" w:rsidRPr="00902C22" w:rsidRDefault="00902C22" w:rsidP="00902C22">
      <w:pPr>
        <w:pStyle w:val="B1"/>
      </w:pPr>
      <w:r w:rsidRPr="00902C22">
        <w:t>-</w:t>
      </w:r>
      <w:r w:rsidRPr="00902C22">
        <w:tab/>
        <w:t>Periodic Registration Update procedure is not affected.</w:t>
      </w:r>
    </w:p>
    <w:p w:rsidR="00902C22" w:rsidRPr="00902C22" w:rsidRDefault="00902C22" w:rsidP="00902C22">
      <w:r w:rsidRPr="00902C22">
        <w:t>AMF procedures:</w:t>
      </w:r>
    </w:p>
    <w:p w:rsidR="00902C22" w:rsidRPr="00902C22" w:rsidRDefault="00902C22" w:rsidP="00902C22">
      <w:pPr>
        <w:pStyle w:val="B1"/>
      </w:pPr>
      <w:r w:rsidRPr="00902C22">
        <w:t>-</w:t>
      </w:r>
      <w:r w:rsidRPr="00902C22">
        <w:tab/>
        <w:t xml:space="preserve">The AMF derives the Registration Area to be sent to the UE based on sequence of Registration Areas that corresponds with the pre-determined sequence of satellites passing above the UE location. The starting point of the sequence is determined based on the cell that the UE is accessing. </w:t>
      </w:r>
    </w:p>
    <w:p w:rsidR="00902C22" w:rsidRPr="00902C22" w:rsidRDefault="00902C22" w:rsidP="00902C22">
      <w:pPr>
        <w:pStyle w:val="B1"/>
      </w:pPr>
      <w:r w:rsidRPr="00902C22">
        <w:t>-</w:t>
      </w:r>
      <w:r w:rsidRPr="00902C22">
        <w:tab/>
        <w:t>The AMF sends the derived Registration Area List to the UE and stores it as part of the UE context.</w:t>
      </w:r>
    </w:p>
    <w:p w:rsidR="00902C22" w:rsidRPr="00902C22" w:rsidRDefault="00902C22" w:rsidP="00902C22">
      <w:pPr>
        <w:pStyle w:val="B1"/>
      </w:pPr>
      <w:r w:rsidRPr="00902C22">
        <w:t>-</w:t>
      </w:r>
      <w:r w:rsidRPr="00902C22">
        <w:tab/>
        <w:t xml:space="preserve">The AMF maintains validity time for each Registration Area in the Registration Area List. </w:t>
      </w:r>
      <w:bookmarkStart w:id="81" w:name="_Hlk2178278"/>
      <w:r w:rsidRPr="00902C22">
        <w:t>The AMF may take into account the validity times of the Registration Areas that is indicates to the UE in Registration Area List when selecting the Periodic Update Timer value for the UE.</w:t>
      </w:r>
      <w:bookmarkEnd w:id="81"/>
      <w:r w:rsidRPr="00902C22">
        <w:t xml:space="preserve"> </w:t>
      </w:r>
    </w:p>
    <w:p w:rsidR="00902C22" w:rsidRPr="00902C22" w:rsidRDefault="00902C22" w:rsidP="00902C22">
      <w:pPr>
        <w:pStyle w:val="B1"/>
      </w:pPr>
      <w:r w:rsidRPr="00902C22">
        <w:t>-</w:t>
      </w:r>
      <w:r w:rsidRPr="00902C22">
        <w:tab/>
        <w:t>When the validity period of the Active Registration Area expires, the AMF takes next Registration Area in Registration Area List and uses it as the Active Registration Area until its validity time expires.</w:t>
      </w:r>
    </w:p>
    <w:p w:rsidR="00902C22" w:rsidRPr="00902C22" w:rsidRDefault="00902C22" w:rsidP="00902C22">
      <w:pPr>
        <w:pStyle w:val="B1"/>
      </w:pPr>
      <w:r w:rsidRPr="00902C22">
        <w:t>-</w:t>
      </w:r>
      <w:r w:rsidRPr="00902C22">
        <w:tab/>
        <w:t>The AMF considers the transition from the previous Active Registration Area to new Active Registration Area as an implicit Mobility Registration Update.</w:t>
      </w:r>
    </w:p>
    <w:p w:rsidR="00902C22" w:rsidRPr="00902C22" w:rsidRDefault="00902C22" w:rsidP="00902C22">
      <w:pPr>
        <w:pStyle w:val="B1"/>
      </w:pPr>
      <w:r w:rsidRPr="00902C22">
        <w:t>-</w:t>
      </w:r>
      <w:r w:rsidRPr="00902C22">
        <w:tab/>
        <w:t>For DL data or signalling, the AMF pages the UE in the Active Registration Area. The AMF may optionally page the UE also in the previous and in the next Registration Area, especially to cover possible time synchronization differences between the UE and the AMF.</w:t>
      </w:r>
    </w:p>
    <w:p w:rsidR="00902C22" w:rsidRPr="00902C22" w:rsidRDefault="00902C22" w:rsidP="00902C22">
      <w:r w:rsidRPr="00902C22">
        <w:t>UE procedures, if UE has received validity period is associated with the Registration Area (scheduled Active Registration Area):</w:t>
      </w:r>
    </w:p>
    <w:p w:rsidR="00902C22" w:rsidRPr="00902C22" w:rsidRDefault="00902C22" w:rsidP="00902C22">
      <w:pPr>
        <w:pStyle w:val="B1"/>
      </w:pPr>
      <w:r w:rsidRPr="00902C22">
        <w:t>-</w:t>
      </w:r>
      <w:r w:rsidRPr="00902C22">
        <w:tab/>
        <w:t>In step 21, when the UE receives a Registration Area List, it takes the Active Registration Area to use for its mobility management procedures.</w:t>
      </w:r>
    </w:p>
    <w:p w:rsidR="00902C22" w:rsidRPr="00902C22" w:rsidRDefault="00902C22" w:rsidP="00902C22">
      <w:pPr>
        <w:pStyle w:val="B1"/>
      </w:pPr>
      <w:r w:rsidRPr="00902C22">
        <w:t>-</w:t>
      </w:r>
      <w:r w:rsidRPr="00902C22">
        <w:tab/>
        <w:t>After re-selection to new cell, the UE compares the TAI of the new serving cell with the Active Registration Area. If the TAI of the serving cell is included in the Active Registration Area, the UE considers itself being updated and it need not initiate Mobility Registration Update.</w:t>
      </w:r>
    </w:p>
    <w:p w:rsidR="00902C22" w:rsidRPr="00902C22" w:rsidRDefault="00902C22" w:rsidP="00902C22">
      <w:pPr>
        <w:pStyle w:val="B1"/>
      </w:pPr>
      <w:r w:rsidRPr="00902C22">
        <w:t>-</w:t>
      </w:r>
      <w:r w:rsidRPr="00902C22">
        <w:tab/>
        <w:t xml:space="preserve">The UE takes the next Registration Area in Registration Area List in use as the Active Registration Area based on validity period at the expiry of the present Registration Area without initiating Mobility Registration Update. </w:t>
      </w:r>
    </w:p>
    <w:p w:rsidR="00902C22" w:rsidRPr="00902C22" w:rsidRDefault="00902C22" w:rsidP="00902C22">
      <w:pPr>
        <w:pStyle w:val="B1"/>
      </w:pPr>
      <w:r w:rsidRPr="00902C22">
        <w:t>-</w:t>
      </w:r>
      <w:r w:rsidRPr="00902C22">
        <w:tab/>
        <w:t>If the TAI broadcast by the serving cell is not included in the Active Registration Area, then the UE initiates Mobility Registration Update.</w:t>
      </w:r>
    </w:p>
    <w:p w:rsidR="00902C22" w:rsidRPr="00902C22" w:rsidRDefault="00902C22" w:rsidP="00902C22">
      <w:pPr>
        <w:pStyle w:val="EditorsNote"/>
      </w:pPr>
      <w:r w:rsidRPr="00902C22">
        <w:t xml:space="preserve">Editor's note: the time synchronization between the UE and the network is FFS. </w:t>
      </w:r>
    </w:p>
    <w:p w:rsidR="00902C22" w:rsidRPr="00902C22" w:rsidRDefault="00902C22" w:rsidP="00902C22">
      <w:r w:rsidRPr="00902C22">
        <w:t xml:space="preserve">UE procedures, if the UE has not received validity period is associated with the Registration Area (cell re-selection based Active RA): </w:t>
      </w:r>
    </w:p>
    <w:p w:rsidR="00902C22" w:rsidRDefault="00902C22" w:rsidP="00902C22">
      <w:pPr>
        <w:pStyle w:val="B1"/>
      </w:pPr>
      <w:r>
        <w:t>-</w:t>
      </w:r>
      <w:r>
        <w:tab/>
        <w:t>In step 21, when the UE receives a Registration Area List, it takes the first Registration Area in the list as the Active Registration Area to use for its mobility management procedures.</w:t>
      </w:r>
    </w:p>
    <w:p w:rsidR="00902C22" w:rsidRDefault="00902C22" w:rsidP="00902C22">
      <w:pPr>
        <w:pStyle w:val="B1"/>
      </w:pPr>
      <w:r>
        <w:t>-</w:t>
      </w:r>
      <w:r>
        <w:tab/>
        <w:t>After re-selection to new cell, the UE compares the TAI of the new serving cell with the Active Registration Area. If the TAI of the serving cell is included in the Active Registration Area, the UE stays in the same Active Registration Area. If the TAI of the new serving cell is not included in the Active Registration Area, but it is included in the next Registration Area in the Registration Area List, the UE takes the next Registration Area as the Active Registration Area. As long as the UE following this procedure remains in Active Registration Area, it need not initiate Mobility Registration Update.</w:t>
      </w:r>
    </w:p>
    <w:p w:rsidR="00902C22" w:rsidRDefault="00902C22" w:rsidP="00902C22">
      <w:pPr>
        <w:pStyle w:val="B1"/>
      </w:pPr>
      <w:r>
        <w:t>-</w:t>
      </w:r>
      <w:r>
        <w:tab/>
        <w:t>If the TAI of the serving cell is not included in the Active Registration Area, the initiates Mobility Registration Update.</w:t>
      </w:r>
    </w:p>
    <w:p w:rsidR="00902C22" w:rsidRPr="00902C22" w:rsidRDefault="00902C22" w:rsidP="00902C22">
      <w:r w:rsidRPr="00902C22">
        <w:t>An overview of Registration and paging call flows is shown in Figure 6.7.2-1.</w:t>
      </w:r>
    </w:p>
    <w:p w:rsidR="00902C22" w:rsidRPr="00902C22" w:rsidRDefault="00902C22" w:rsidP="00902C22">
      <w:pPr>
        <w:pStyle w:val="TH"/>
      </w:pPr>
      <w:r w:rsidRPr="00902C22">
        <w:rPr>
          <w:lang w:eastAsia="zh-CN"/>
        </w:rPr>
        <w:object w:dxaOrig="14535" w:dyaOrig="11175">
          <v:shape id="_x0000_i1040" type="#_x0000_t75" style="width:480pt;height:369pt" o:ole="">
            <v:imagedata r:id="rId40" o:title=""/>
          </v:shape>
          <o:OLEObject Type="Embed" ProgID="Visio.Drawing.15" ShapeID="_x0000_i1040" DrawAspect="Content" ObjectID="_1627908773" r:id="rId41"/>
        </w:object>
      </w:r>
    </w:p>
    <w:p w:rsidR="00902C22" w:rsidRPr="00902C22" w:rsidRDefault="00902C22" w:rsidP="00902C22">
      <w:pPr>
        <w:pStyle w:val="TF"/>
      </w:pPr>
      <w:r w:rsidRPr="00902C22">
        <w:t>Figure 6.7.2-1, Registration and Paging procedures using sequenced Registration Areas</w:t>
      </w:r>
    </w:p>
    <w:p w:rsidR="00902C22" w:rsidRPr="00902C22" w:rsidRDefault="00902C22" w:rsidP="00902C22">
      <w:pPr>
        <w:pStyle w:val="B1"/>
      </w:pPr>
      <w:r w:rsidRPr="00902C22">
        <w:t>1.</w:t>
      </w:r>
      <w:r w:rsidRPr="00902C22">
        <w:tab/>
        <w:t xml:space="preserve">Based on criteria specified in </w:t>
      </w:r>
      <w:r w:rsidR="00354BC3" w:rsidRPr="00902C22">
        <w:t>TS</w:t>
      </w:r>
      <w:r w:rsidR="00354BC3">
        <w:t> </w:t>
      </w:r>
      <w:r w:rsidR="00354BC3" w:rsidRPr="00902C22">
        <w:t>23.501</w:t>
      </w:r>
      <w:r w:rsidR="00354BC3">
        <w:t> </w:t>
      </w:r>
      <w:r w:rsidR="00354BC3" w:rsidRPr="00902C22">
        <w:t>[</w:t>
      </w:r>
      <w:r w:rsidRPr="00902C22">
        <w:t>6], the UE detects the need to register, and initiates Registration Request.</w:t>
      </w:r>
    </w:p>
    <w:p w:rsidR="00902C22" w:rsidRPr="00902C22" w:rsidRDefault="00902C22" w:rsidP="00902C22">
      <w:pPr>
        <w:pStyle w:val="B1"/>
      </w:pPr>
      <w:r w:rsidRPr="00902C22">
        <w:t>2.</w:t>
      </w:r>
      <w:r w:rsidRPr="00902C22">
        <w:tab/>
        <w:t xml:space="preserve">RAN identifies satellite access to the CN in the Initial Message that encapsulates the Registration Request. </w:t>
      </w:r>
    </w:p>
    <w:p w:rsidR="00902C22" w:rsidRPr="00902C22" w:rsidRDefault="00902C22" w:rsidP="00902C22">
      <w:pPr>
        <w:pStyle w:val="B1"/>
      </w:pPr>
      <w:r w:rsidRPr="00902C22">
        <w:t>3.</w:t>
      </w:r>
      <w:r w:rsidRPr="00902C22">
        <w:tab/>
        <w:t xml:space="preserve">The indication received from the RAN informs the AMF of satellite access. This triggers the AMF to assign a sequenced list of Registration Areas to the UE and include the sequenced list with applicable time stamps in the Registration Accept. The AMF stores the sequenced RA list that is assigned to the UE in order to use the pre-scheduled sequence of RAs to determine the paging area if the UE needs to be paged before the next Registration Update. </w:t>
      </w:r>
    </w:p>
    <w:p w:rsidR="00902C22" w:rsidRPr="00902C22" w:rsidRDefault="00902C22" w:rsidP="00902C22">
      <w:pPr>
        <w:pStyle w:val="B1"/>
      </w:pPr>
      <w:r w:rsidRPr="00902C22">
        <w:t>4.</w:t>
      </w:r>
      <w:r w:rsidRPr="00902C22">
        <w:tab/>
        <w:t xml:space="preserve">Satellite RAN passes the Registration Accept including the sequenced list of Registration Areas (with time stamps) to the UE. </w:t>
      </w:r>
    </w:p>
    <w:p w:rsidR="00902C22" w:rsidRPr="00902C22" w:rsidRDefault="00902C22" w:rsidP="00902C22">
      <w:pPr>
        <w:pStyle w:val="B1"/>
      </w:pPr>
      <w:r w:rsidRPr="00902C22">
        <w:t>5a.</w:t>
      </w:r>
      <w:r w:rsidRPr="00902C22">
        <w:tab/>
        <w:t xml:space="preserve">The UE makes the next RA in the sequenced Registration Area list the Active Registration Area, if it selects a cell in the next Registration Area in the sequenced Registration Area list or if the validity period of the next RA starts. When changing the Active Registration Area, the UE considers itself still registered, even though the Mobility Registration Update signalling is omitted. </w:t>
      </w:r>
    </w:p>
    <w:p w:rsidR="00902C22" w:rsidRPr="00902C22" w:rsidRDefault="00902C22" w:rsidP="00902C22">
      <w:pPr>
        <w:pStyle w:val="B1"/>
      </w:pPr>
      <w:r w:rsidRPr="00902C22">
        <w:t>5b.</w:t>
      </w:r>
      <w:r w:rsidRPr="00902C22">
        <w:tab/>
        <w:t>Upon At the validity time of the next Registration Area in the sequenced RA list, the AMF locally takes the next RA in use as the Active Registration Area, as long as there are more RAs in the sequenced RA list that was issued by the AMF in step 3. The AMF having still more sequenced RAs for the UE considers the UE as updated and does not start Implicit Detach Timer even if no Mobility Registration Update signalling occurs.</w:t>
      </w:r>
    </w:p>
    <w:p w:rsidR="00902C22" w:rsidRPr="00902C22" w:rsidRDefault="00902C22" w:rsidP="00902C22">
      <w:pPr>
        <w:pStyle w:val="B1"/>
      </w:pPr>
      <w:r w:rsidRPr="00902C22">
        <w:t>6.</w:t>
      </w:r>
      <w:r w:rsidRPr="00902C22">
        <w:tab/>
        <w:t xml:space="preserve">AMF pages the UE for DL data using the Registration Area that is currently active in the sequence. </w:t>
      </w:r>
    </w:p>
    <w:p w:rsidR="00902C22" w:rsidRPr="00902C22" w:rsidRDefault="00902C22" w:rsidP="00902C22">
      <w:pPr>
        <w:pStyle w:val="B1"/>
      </w:pPr>
      <w:r w:rsidRPr="00902C22">
        <w:t>7.</w:t>
      </w:r>
      <w:r w:rsidRPr="00902C22">
        <w:tab/>
        <w:t xml:space="preserve">The UE initiates Registration Update based on the criteria specified in </w:t>
      </w:r>
      <w:r w:rsidR="00354BC3" w:rsidRPr="00902C22">
        <w:t>TS</w:t>
      </w:r>
      <w:r w:rsidR="00354BC3">
        <w:t> </w:t>
      </w:r>
      <w:r w:rsidR="00354BC3" w:rsidRPr="00902C22">
        <w:t>23.501</w:t>
      </w:r>
      <w:r w:rsidR="00354BC3">
        <w:t> </w:t>
      </w:r>
      <w:r w:rsidR="00354BC3" w:rsidRPr="00902C22">
        <w:t>[</w:t>
      </w:r>
      <w:r w:rsidRPr="00902C22">
        <w:t>6], or when it runs out of sequenced Registration Areas that were received in the latest Registration Update.</w:t>
      </w:r>
    </w:p>
    <w:p w:rsidR="00902C22" w:rsidRPr="00902C22" w:rsidRDefault="00902C22" w:rsidP="00902C22">
      <w:pPr>
        <w:pStyle w:val="Heading3"/>
        <w:rPr>
          <w:lang w:eastAsia="zh-CN"/>
        </w:rPr>
      </w:pPr>
      <w:bookmarkStart w:id="82" w:name="_Toc17295278"/>
      <w:r w:rsidRPr="00902C22">
        <w:rPr>
          <w:lang w:eastAsia="zh-CN"/>
        </w:rPr>
        <w:t>6.7.3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82"/>
    </w:p>
    <w:p w:rsidR="00902C22" w:rsidRPr="00902C22" w:rsidRDefault="00902C22" w:rsidP="00902C22">
      <w:r w:rsidRPr="00902C22">
        <w:t>AMF needs to support the following new capabilities:</w:t>
      </w:r>
    </w:p>
    <w:p w:rsidR="00902C22" w:rsidRPr="00902C22" w:rsidRDefault="00902C22" w:rsidP="00902C22">
      <w:pPr>
        <w:pStyle w:val="B1"/>
      </w:pPr>
      <w:r w:rsidRPr="00902C22">
        <w:t>-</w:t>
      </w:r>
      <w:r w:rsidRPr="00902C22">
        <w:tab/>
        <w:t>Detection that the UE is accessing over non-geostationary satellite.</w:t>
      </w:r>
    </w:p>
    <w:p w:rsidR="00902C22" w:rsidRPr="00902C22" w:rsidRDefault="00902C22" w:rsidP="00902C22">
      <w:pPr>
        <w:pStyle w:val="B1"/>
      </w:pPr>
      <w:r w:rsidRPr="00902C22">
        <w:t>-</w:t>
      </w:r>
      <w:r w:rsidRPr="00902C22">
        <w:tab/>
        <w:t>Determining an ordered sequence of Registration Areas based on their validity periods on Registration Area List.</w:t>
      </w:r>
    </w:p>
    <w:p w:rsidR="00902C22" w:rsidRPr="00902C22" w:rsidRDefault="00902C22" w:rsidP="00902C22">
      <w:pPr>
        <w:pStyle w:val="B1"/>
      </w:pPr>
      <w:r w:rsidRPr="00902C22">
        <w:t>-</w:t>
      </w:r>
      <w:r w:rsidRPr="00902C22">
        <w:tab/>
        <w:t>Encoding of more than one Registration Area in Registration Accept message.</w:t>
      </w:r>
    </w:p>
    <w:p w:rsidR="00902C22" w:rsidRPr="00902C22" w:rsidRDefault="00902C22" w:rsidP="00902C22">
      <w:r w:rsidRPr="00902C22">
        <w:t>UE needs to support the following capabilities:</w:t>
      </w:r>
    </w:p>
    <w:p w:rsidR="00902C22" w:rsidRPr="00902C22" w:rsidRDefault="00902C22" w:rsidP="00902C22">
      <w:pPr>
        <w:pStyle w:val="B1"/>
      </w:pPr>
      <w:r w:rsidRPr="00902C22">
        <w:t>-</w:t>
      </w:r>
      <w:r w:rsidRPr="00902C22">
        <w:tab/>
        <w:t>Decoding of more than one Registration Area in Registration Accept message.</w:t>
      </w:r>
    </w:p>
    <w:p w:rsidR="00902C22" w:rsidRPr="00902C22" w:rsidRDefault="00902C22" w:rsidP="00902C22">
      <w:pPr>
        <w:pStyle w:val="B1"/>
      </w:pPr>
      <w:r w:rsidRPr="00902C22">
        <w:t>-</w:t>
      </w:r>
      <w:r w:rsidRPr="00902C22">
        <w:tab/>
        <w:t>Omitting Mobility Registration Update when cell re-selection or validity period moves the UE from the current Registration Area to the next one in the ordered Registration Area List.</w:t>
      </w:r>
    </w:p>
    <w:p w:rsidR="00902C22" w:rsidRPr="00902C22" w:rsidRDefault="00902C22" w:rsidP="00902C22">
      <w:pPr>
        <w:pStyle w:val="Heading3"/>
        <w:rPr>
          <w:lang w:eastAsia="zh-CN"/>
        </w:rPr>
      </w:pPr>
      <w:bookmarkStart w:id="83" w:name="_Toc17295279"/>
      <w:r w:rsidRPr="00902C22">
        <w:rPr>
          <w:lang w:eastAsia="zh-CN"/>
        </w:rPr>
        <w:t>6.7.4</w:t>
      </w:r>
      <w:r w:rsidRPr="00902C22">
        <w:rPr>
          <w:lang w:eastAsia="zh-CN"/>
        </w:rPr>
        <w:tab/>
        <w:t>Solution Evaluation</w:t>
      </w:r>
      <w:bookmarkEnd w:id="83"/>
    </w:p>
    <w:p w:rsidR="00902C22" w:rsidRPr="00902C22" w:rsidRDefault="00902C22" w:rsidP="00902C22">
      <w:pPr>
        <w:rPr>
          <w:lang w:eastAsia="zh-CN"/>
        </w:rPr>
      </w:pPr>
      <w:r w:rsidRPr="00902C22">
        <w:rPr>
          <w:lang w:eastAsia="zh-CN"/>
        </w:rPr>
        <w:t>This solution allows the UE to initiate Mobility Registration Update signalling only when moving out of the predicted sequence of Registration Areas.</w:t>
      </w:r>
    </w:p>
    <w:p w:rsidR="00902C22" w:rsidRPr="00902C22" w:rsidRDefault="00902C22" w:rsidP="00902C22">
      <w:pPr>
        <w:rPr>
          <w:lang w:eastAsia="zh-CN"/>
        </w:rPr>
      </w:pPr>
      <w:r w:rsidRPr="00902C22">
        <w:rPr>
          <w:lang w:eastAsia="zh-CN"/>
        </w:rPr>
        <w:t>UE mobility cannot be mitigated by this solution, and consequently, a fast-moving UE will need to initiate Mobility Registration Update when re-selecting to a cell of out-of-sequence RA.</w:t>
      </w:r>
    </w:p>
    <w:p w:rsidR="00902C22" w:rsidRPr="00902C22" w:rsidRDefault="00902C22" w:rsidP="00902C22">
      <w:pPr>
        <w:rPr>
          <w:lang w:eastAsia="zh-CN"/>
        </w:rPr>
      </w:pPr>
      <w:r w:rsidRPr="00902C22">
        <w:rPr>
          <w:lang w:eastAsia="zh-CN"/>
        </w:rPr>
        <w:t>UE location is needed in order to use the pre-timed sequence of RAs. However, the subsequent satellite can be determined with reasonable accuracy based on the current serving satellite-based cell even though its precise time of availability is not known. Consequently, the sequence of RAs can be determined even without knowing the precise UE location. In this case, the sequence of RAs can be applied without validity time.</w:t>
      </w:r>
    </w:p>
    <w:p w:rsidR="00902C22" w:rsidRPr="00902C22" w:rsidRDefault="00902C22" w:rsidP="00902C22">
      <w:pPr>
        <w:pStyle w:val="EditorsNote"/>
        <w:rPr>
          <w:lang w:eastAsia="zh-CN"/>
        </w:rPr>
      </w:pPr>
      <w:r w:rsidRPr="00902C22">
        <w:rPr>
          <w:lang w:eastAsia="zh-CN"/>
        </w:rPr>
        <w:t>Editor's note:</w:t>
      </w:r>
      <w:r w:rsidRPr="00902C22">
        <w:rPr>
          <w:lang w:eastAsia="zh-CN"/>
        </w:rPr>
        <w:tab/>
        <w:t>The UE location procedures over satellite depend on RAN specification work.</w:t>
      </w:r>
    </w:p>
    <w:p w:rsidR="00902C22" w:rsidRPr="00902C22" w:rsidRDefault="00902C22" w:rsidP="00902C22">
      <w:pPr>
        <w:pStyle w:val="Heading2"/>
      </w:pPr>
      <w:bookmarkStart w:id="84" w:name="_Toc17295280"/>
      <w:r w:rsidRPr="00902C22">
        <w:t>6.8</w:t>
      </w:r>
      <w:r w:rsidRPr="00902C22">
        <w:tab/>
        <w:t xml:space="preserve">Solution #8: 5GS enhancement to support </w:t>
      </w:r>
      <w:proofErr w:type="spellStart"/>
      <w:r w:rsidRPr="00902C22">
        <w:t>gNBs</w:t>
      </w:r>
      <w:proofErr w:type="spellEnd"/>
      <w:r w:rsidRPr="00902C22">
        <w:t xml:space="preserve"> on NGSO satellites</w:t>
      </w:r>
      <w:bookmarkEnd w:id="84"/>
    </w:p>
    <w:p w:rsidR="00902C22" w:rsidRPr="00902C22" w:rsidRDefault="00902C22" w:rsidP="00902C22">
      <w:pPr>
        <w:pStyle w:val="Heading3"/>
      </w:pPr>
      <w:bookmarkStart w:id="85" w:name="_Toc17295281"/>
      <w:r w:rsidRPr="00902C22">
        <w:t>6.8.1</w:t>
      </w:r>
      <w:r w:rsidRPr="00902C22">
        <w:tab/>
        <w:t>Description</w:t>
      </w:r>
      <w:bookmarkEnd w:id="85"/>
    </w:p>
    <w:p w:rsidR="00902C22" w:rsidRPr="00902C22" w:rsidRDefault="00902C22" w:rsidP="00902C22">
      <w:pPr>
        <w:rPr>
          <w:lang w:eastAsia="zh-CN"/>
        </w:rPr>
      </w:pPr>
      <w:r w:rsidRPr="00902C22">
        <w:rPr>
          <w:lang w:eastAsia="zh-CN"/>
        </w:rPr>
        <w:t>This solution aims to solve "key issue 2:</w:t>
      </w:r>
      <w:r w:rsidRPr="00902C22">
        <w:rPr>
          <w:lang w:eastAsia="ko-KR"/>
        </w:rPr>
        <w:t xml:space="preserve"> Mobility Management with moving satellite coverage areas</w:t>
      </w:r>
      <w:r w:rsidRPr="00902C22">
        <w:rPr>
          <w:lang w:eastAsia="zh-CN"/>
        </w:rPr>
        <w:t>", but mobility management in different 5G network architecture with support of satellite access will be different, thus the solution proposes to solve the key issue under possible 5G network architectures.</w:t>
      </w:r>
    </w:p>
    <w:p w:rsidR="00902C22" w:rsidRPr="00902C22" w:rsidRDefault="00902C22" w:rsidP="00902C22">
      <w:pPr>
        <w:rPr>
          <w:lang w:eastAsia="zh-CN"/>
        </w:rPr>
      </w:pPr>
      <w:r w:rsidRPr="00902C22">
        <w:rPr>
          <w:lang w:eastAsia="zh-CN"/>
        </w:rPr>
        <w:t xml:space="preserve">When a NGSO satellite is used to provide radio access, the satellite can work as an on-board </w:t>
      </w:r>
      <w:proofErr w:type="spellStart"/>
      <w:r w:rsidRPr="00902C22">
        <w:rPr>
          <w:lang w:eastAsia="zh-CN"/>
        </w:rPr>
        <w:t>gNB</w:t>
      </w:r>
      <w:proofErr w:type="spellEnd"/>
      <w:r w:rsidRPr="00902C22">
        <w:rPr>
          <w:lang w:eastAsia="zh-CN"/>
        </w:rPr>
        <w:t xml:space="preserve"> or </w:t>
      </w:r>
      <w:proofErr w:type="spellStart"/>
      <w:r w:rsidRPr="00902C22">
        <w:rPr>
          <w:lang w:eastAsia="zh-CN"/>
        </w:rPr>
        <w:t>gNB</w:t>
      </w:r>
      <w:proofErr w:type="spellEnd"/>
      <w:r w:rsidRPr="00902C22">
        <w:rPr>
          <w:lang w:eastAsia="zh-CN"/>
        </w:rPr>
        <w:t xml:space="preserve">-DU. If the NGSO satellite is used as a </w:t>
      </w:r>
      <w:proofErr w:type="spellStart"/>
      <w:r w:rsidRPr="00902C22">
        <w:rPr>
          <w:lang w:eastAsia="zh-CN"/>
        </w:rPr>
        <w:t>gNB</w:t>
      </w:r>
      <w:proofErr w:type="spellEnd"/>
      <w:r w:rsidRPr="00902C22">
        <w:rPr>
          <w:lang w:eastAsia="zh-CN"/>
        </w:rPr>
        <w:t xml:space="preserve">-DU, and the </w:t>
      </w:r>
      <w:proofErr w:type="spellStart"/>
      <w:r w:rsidRPr="00902C22">
        <w:rPr>
          <w:lang w:eastAsia="zh-CN"/>
        </w:rPr>
        <w:t>gNB</w:t>
      </w:r>
      <w:proofErr w:type="spellEnd"/>
      <w:r w:rsidRPr="00902C22">
        <w:rPr>
          <w:lang w:eastAsia="zh-CN"/>
        </w:rPr>
        <w:t xml:space="preserve">-CU is on the earth, then the </w:t>
      </w:r>
      <w:proofErr w:type="spellStart"/>
      <w:r w:rsidRPr="00902C22">
        <w:rPr>
          <w:lang w:eastAsia="zh-CN"/>
        </w:rPr>
        <w:t>gNB</w:t>
      </w:r>
      <w:proofErr w:type="spellEnd"/>
      <w:r w:rsidRPr="00902C22">
        <w:rPr>
          <w:lang w:eastAsia="zh-CN"/>
        </w:rPr>
        <w:t xml:space="preserve">-CU can handle the change of </w:t>
      </w:r>
      <w:proofErr w:type="spellStart"/>
      <w:r w:rsidRPr="00902C22">
        <w:rPr>
          <w:lang w:eastAsia="zh-CN"/>
        </w:rPr>
        <w:t>gNB</w:t>
      </w:r>
      <w:proofErr w:type="spellEnd"/>
      <w:r w:rsidRPr="00902C22">
        <w:rPr>
          <w:lang w:eastAsia="zh-CN"/>
        </w:rPr>
        <w:t xml:space="preserve">-DU, which has no impact to 5GC. If the NGSO satellite works as an on-board </w:t>
      </w:r>
      <w:proofErr w:type="spellStart"/>
      <w:r w:rsidRPr="00902C22">
        <w:rPr>
          <w:lang w:eastAsia="zh-CN"/>
        </w:rPr>
        <w:t>gNB</w:t>
      </w:r>
      <w:proofErr w:type="spellEnd"/>
      <w:r w:rsidRPr="00902C22">
        <w:rPr>
          <w:lang w:eastAsia="zh-CN"/>
        </w:rPr>
        <w:t xml:space="preserve">, the </w:t>
      </w:r>
      <w:proofErr w:type="spellStart"/>
      <w:r w:rsidRPr="00902C22">
        <w:rPr>
          <w:lang w:eastAsia="zh-CN"/>
        </w:rPr>
        <w:t>gNB</w:t>
      </w:r>
      <w:proofErr w:type="spellEnd"/>
      <w:r w:rsidRPr="00902C22">
        <w:rPr>
          <w:lang w:eastAsia="zh-CN"/>
        </w:rPr>
        <w:t xml:space="preserve"> will contact different earth stations with high frequency and inform the AMF the change of served TA list, thus it will generate lots of signalling on the N2 interface. Therefore, this solution proposes to enhance 5G network architecture to reduce the impact of N2 signalling. There may be two options to support NGSO satellite based </w:t>
      </w:r>
      <w:proofErr w:type="spellStart"/>
      <w:r w:rsidRPr="00902C22">
        <w:rPr>
          <w:lang w:eastAsia="zh-CN"/>
        </w:rPr>
        <w:t>gNBs</w:t>
      </w:r>
      <w:proofErr w:type="spellEnd"/>
      <w:r w:rsidRPr="00902C22">
        <w:rPr>
          <w:lang w:eastAsia="zh-CN"/>
        </w:rPr>
        <w:t xml:space="preserve"> in 5G network:</w:t>
      </w:r>
    </w:p>
    <w:p w:rsidR="00902C22" w:rsidRPr="00902C22" w:rsidRDefault="00902C22" w:rsidP="00902C22">
      <w:pPr>
        <w:pStyle w:val="B1"/>
      </w:pPr>
      <w:r w:rsidRPr="00902C22">
        <w:t>1.</w:t>
      </w:r>
      <w:r w:rsidRPr="00902C22">
        <w:tab/>
        <w:t>Deploying distributed AMFs close to gateways on earth. In this option, the N2 signalling is handled by AMF locally.</w:t>
      </w:r>
    </w:p>
    <w:p w:rsidR="00902C22" w:rsidRPr="00902C22" w:rsidRDefault="00902C22" w:rsidP="00902C22">
      <w:pPr>
        <w:pStyle w:val="B1"/>
      </w:pPr>
      <w:r w:rsidRPr="00902C22">
        <w:t>2.</w:t>
      </w:r>
      <w:r w:rsidRPr="00902C22">
        <w:tab/>
        <w:t xml:space="preserve">Deploying AMF agents close to gateways on earth as shown in Figure 6.x.1-1, if distributed AMF option is not applicable. The AMF agent is used to handle N2 signalling and forward the N2 messages between </w:t>
      </w:r>
      <w:proofErr w:type="spellStart"/>
      <w:r w:rsidRPr="00902C22">
        <w:t>gNB</w:t>
      </w:r>
      <w:proofErr w:type="spellEnd"/>
      <w:r w:rsidRPr="00902C22">
        <w:t xml:space="preserve"> and AMF.</w:t>
      </w:r>
    </w:p>
    <w:p w:rsidR="00902C22" w:rsidRPr="00902C22" w:rsidRDefault="00902C22" w:rsidP="00902C22">
      <w:pPr>
        <w:pStyle w:val="TH"/>
        <w:rPr>
          <w:lang w:eastAsia="zh-CN"/>
        </w:rPr>
      </w:pPr>
      <w:r w:rsidRPr="00902C22">
        <w:object w:dxaOrig="9230" w:dyaOrig="4722">
          <v:shape id="_x0000_i1041" type="#_x0000_t75" style="width:312pt;height:159.75pt" o:ole="">
            <v:imagedata r:id="rId42" o:title=""/>
          </v:shape>
          <o:OLEObject Type="Embed" ProgID="Visio.Drawing.11" ShapeID="_x0000_i1041" DrawAspect="Content" ObjectID="_1627908774" r:id="rId43"/>
        </w:object>
      </w:r>
    </w:p>
    <w:p w:rsidR="00902C22" w:rsidRPr="00902C22" w:rsidRDefault="00902C22" w:rsidP="00902C22">
      <w:pPr>
        <w:pStyle w:val="TF"/>
        <w:rPr>
          <w:lang w:eastAsia="zh-CN"/>
        </w:rPr>
      </w:pPr>
      <w:r w:rsidRPr="00902C22">
        <w:rPr>
          <w:lang w:eastAsia="zh-CN"/>
        </w:rPr>
        <w:t>Figure 6.</w:t>
      </w:r>
      <w:r>
        <w:rPr>
          <w:lang w:eastAsia="zh-CN"/>
        </w:rPr>
        <w:t>8</w:t>
      </w:r>
      <w:r w:rsidRPr="00902C22">
        <w:rPr>
          <w:lang w:eastAsia="zh-CN"/>
        </w:rPr>
        <w:t>.1-1</w:t>
      </w:r>
      <w:r>
        <w:rPr>
          <w:lang w:eastAsia="zh-CN"/>
        </w:rPr>
        <w:t xml:space="preserve">: </w:t>
      </w:r>
      <w:r w:rsidRPr="00902C22">
        <w:rPr>
          <w:lang w:eastAsia="zh-CN"/>
        </w:rPr>
        <w:t xml:space="preserve">Support of NGSO satellite based </w:t>
      </w:r>
      <w:proofErr w:type="spellStart"/>
      <w:r w:rsidRPr="00902C22">
        <w:rPr>
          <w:lang w:eastAsia="zh-CN"/>
        </w:rPr>
        <w:t>gNB</w:t>
      </w:r>
      <w:proofErr w:type="spellEnd"/>
      <w:r w:rsidRPr="00902C22">
        <w:rPr>
          <w:lang w:eastAsia="zh-CN"/>
        </w:rPr>
        <w:t xml:space="preserve"> using AMF agent</w:t>
      </w:r>
    </w:p>
    <w:p w:rsidR="00902C22" w:rsidRPr="00902C22" w:rsidRDefault="00902C22" w:rsidP="00902C22">
      <w:pPr>
        <w:rPr>
          <w:lang w:eastAsia="zh-CN"/>
        </w:rPr>
      </w:pPr>
      <w:r w:rsidRPr="00902C22">
        <w:rPr>
          <w:lang w:eastAsia="zh-CN"/>
        </w:rPr>
        <w:t>The functions of AMF agent include:</w:t>
      </w:r>
    </w:p>
    <w:p w:rsidR="00902C22" w:rsidRPr="00902C22" w:rsidRDefault="00902C22" w:rsidP="00902C22">
      <w:pPr>
        <w:pStyle w:val="B1"/>
      </w:pPr>
      <w:r w:rsidRPr="00902C22">
        <w:rPr>
          <w:lang w:eastAsia="zh-CN"/>
        </w:rPr>
        <w:t>-</w:t>
      </w:r>
      <w:r w:rsidRPr="00902C22">
        <w:rPr>
          <w:lang w:eastAsia="zh-CN"/>
        </w:rPr>
        <w:tab/>
      </w:r>
      <w:r w:rsidRPr="00902C22">
        <w:t>Handling N2 message</w:t>
      </w:r>
      <w:r w:rsidRPr="00902C22">
        <w:rPr>
          <w:lang w:eastAsia="zh-CN"/>
        </w:rPr>
        <w:t>(</w:t>
      </w:r>
      <w:r w:rsidRPr="00902C22">
        <w:t>s</w:t>
      </w:r>
      <w:r w:rsidRPr="00902C22">
        <w:rPr>
          <w:lang w:eastAsia="zh-CN"/>
        </w:rPr>
        <w:t>)</w:t>
      </w:r>
      <w:r w:rsidRPr="00902C22">
        <w:t xml:space="preserve"> from on-board </w:t>
      </w:r>
      <w:proofErr w:type="spellStart"/>
      <w:r w:rsidRPr="00902C22">
        <w:t>gNB</w:t>
      </w:r>
      <w:proofErr w:type="spellEnd"/>
      <w:r w:rsidRPr="00902C22">
        <w:t xml:space="preserve"> for updating N2 connection with AMF;</w:t>
      </w:r>
    </w:p>
    <w:p w:rsidR="00902C22" w:rsidRPr="00902C22" w:rsidRDefault="00902C22" w:rsidP="00902C22">
      <w:pPr>
        <w:pStyle w:val="B1"/>
        <w:rPr>
          <w:lang w:eastAsia="zh-CN"/>
        </w:rPr>
      </w:pPr>
      <w:r w:rsidRPr="00902C22">
        <w:rPr>
          <w:lang w:eastAsia="zh-CN"/>
        </w:rPr>
        <w:t>-</w:t>
      </w:r>
      <w:r w:rsidRPr="00902C22">
        <w:rPr>
          <w:lang w:eastAsia="zh-CN"/>
        </w:rPr>
        <w:tab/>
      </w:r>
      <w:r w:rsidRPr="00902C22">
        <w:t>Handling N2 message from AMF for paging UE</w:t>
      </w:r>
      <w:r w:rsidRPr="00902C22">
        <w:rPr>
          <w:lang w:eastAsia="zh-CN"/>
        </w:rPr>
        <w:t>;</w:t>
      </w:r>
    </w:p>
    <w:p w:rsidR="00902C22" w:rsidRPr="00902C22" w:rsidRDefault="00902C22" w:rsidP="00902C22">
      <w:pPr>
        <w:pStyle w:val="B1"/>
        <w:rPr>
          <w:lang w:eastAsia="zh-CN"/>
        </w:rPr>
      </w:pPr>
      <w:r w:rsidRPr="00902C22">
        <w:rPr>
          <w:lang w:eastAsia="zh-CN"/>
        </w:rPr>
        <w:t>-</w:t>
      </w:r>
      <w:r w:rsidRPr="00902C22">
        <w:rPr>
          <w:lang w:eastAsia="zh-CN"/>
        </w:rPr>
        <w:tab/>
        <w:t xml:space="preserve">Storing TAs that each connected on-board </w:t>
      </w:r>
      <w:proofErr w:type="spellStart"/>
      <w:r w:rsidRPr="00902C22">
        <w:rPr>
          <w:lang w:eastAsia="zh-CN"/>
        </w:rPr>
        <w:t>gNB</w:t>
      </w:r>
      <w:proofErr w:type="spellEnd"/>
      <w:r w:rsidRPr="00902C22">
        <w:rPr>
          <w:lang w:eastAsia="zh-CN"/>
        </w:rPr>
        <w:t xml:space="preserve"> serves.</w:t>
      </w:r>
    </w:p>
    <w:p w:rsidR="00902C22" w:rsidRPr="00902C22" w:rsidRDefault="00902C22" w:rsidP="00902C22">
      <w:pPr>
        <w:pStyle w:val="EditorsNote"/>
        <w:rPr>
          <w:lang w:eastAsia="ko-KR"/>
        </w:rPr>
      </w:pPr>
      <w:r w:rsidRPr="00902C22">
        <w:t>Editor's note:</w:t>
      </w:r>
      <w:r w:rsidRPr="00902C22">
        <w:tab/>
      </w:r>
      <w:r w:rsidRPr="00902C22">
        <w:rPr>
          <w:lang w:eastAsia="zh-CN"/>
        </w:rPr>
        <w:t>Other functions of AMF agent are FFS</w:t>
      </w:r>
      <w:r w:rsidRPr="00902C22">
        <w:t>.</w:t>
      </w:r>
    </w:p>
    <w:p w:rsidR="00902C22" w:rsidRPr="00902C22" w:rsidRDefault="00902C22" w:rsidP="00902C22">
      <w:pPr>
        <w:rPr>
          <w:lang w:eastAsia="zh-CN"/>
        </w:rPr>
      </w:pPr>
      <w:r w:rsidRPr="00902C22">
        <w:rPr>
          <w:lang w:eastAsia="zh-CN"/>
        </w:rPr>
        <w:t xml:space="preserve">Existing Registration management and connection management can be reused in the 5G network with support of </w:t>
      </w:r>
      <w:proofErr w:type="spellStart"/>
      <w:r w:rsidRPr="00902C22">
        <w:rPr>
          <w:lang w:eastAsia="zh-CN"/>
        </w:rPr>
        <w:t>gNBs</w:t>
      </w:r>
      <w:proofErr w:type="spellEnd"/>
      <w:r w:rsidRPr="00902C22">
        <w:rPr>
          <w:lang w:eastAsia="zh-CN"/>
        </w:rPr>
        <w:t xml:space="preserve"> on NGSO satellites with following changes:</w:t>
      </w:r>
    </w:p>
    <w:p w:rsidR="00902C22" w:rsidRPr="00902C22" w:rsidRDefault="00902C22" w:rsidP="00902C22">
      <w:pPr>
        <w:pStyle w:val="B1"/>
      </w:pPr>
      <w:r w:rsidRPr="00902C22">
        <w:rPr>
          <w:lang w:eastAsia="zh-CN"/>
        </w:rPr>
        <w:t>-</w:t>
      </w:r>
      <w:r w:rsidRPr="00902C22">
        <w:rPr>
          <w:lang w:eastAsia="zh-CN"/>
        </w:rPr>
        <w:tab/>
      </w:r>
      <w:r w:rsidRPr="00902C22">
        <w:t xml:space="preserve">The distributed AMF or the AMF agent needs to identify which on-board </w:t>
      </w:r>
      <w:proofErr w:type="spellStart"/>
      <w:r w:rsidRPr="00902C22">
        <w:t>gNB</w:t>
      </w:r>
      <w:proofErr w:type="spellEnd"/>
      <w:r w:rsidRPr="00902C22">
        <w:t>(s) is serving the Registration Area allocated to a UE before paging the UE.</w:t>
      </w:r>
    </w:p>
    <w:p w:rsidR="00902C22" w:rsidRPr="00902C22" w:rsidRDefault="00902C22" w:rsidP="00902C22">
      <w:pPr>
        <w:pStyle w:val="B1"/>
        <w:rPr>
          <w:lang w:eastAsia="ko-KR"/>
        </w:rPr>
      </w:pPr>
    </w:p>
    <w:p w:rsidR="00902C22" w:rsidRPr="00902C22" w:rsidRDefault="00902C22" w:rsidP="00902C22">
      <w:pPr>
        <w:pStyle w:val="Heading3"/>
      </w:pPr>
      <w:bookmarkStart w:id="86" w:name="_Toc17295282"/>
      <w:r w:rsidRPr="00902C22">
        <w:t>6.8.2</w:t>
      </w:r>
      <w:r w:rsidRPr="00902C22">
        <w:tab/>
        <w:t>Procedures</w:t>
      </w:r>
      <w:bookmarkEnd w:id="86"/>
    </w:p>
    <w:p w:rsidR="00902C22" w:rsidRPr="00902C22" w:rsidRDefault="00902C22" w:rsidP="00902C22">
      <w:pPr>
        <w:pStyle w:val="EditorsNote"/>
        <w:rPr>
          <w:lang w:eastAsia="ko-KR"/>
        </w:rPr>
      </w:pPr>
      <w:r w:rsidRPr="00902C22">
        <w:t>Editor's note:</w:t>
      </w:r>
      <w:r w:rsidRPr="00902C22">
        <w:tab/>
        <w:t>This clause describes services and related procedures for the solution.</w:t>
      </w:r>
    </w:p>
    <w:p w:rsidR="00902C22" w:rsidRPr="00902C22" w:rsidRDefault="00902C22" w:rsidP="00902C22">
      <w:pPr>
        <w:pStyle w:val="Heading3"/>
        <w:rPr>
          <w:lang w:eastAsia="zh-CN"/>
        </w:rPr>
      </w:pPr>
      <w:bookmarkStart w:id="87" w:name="_Toc17295283"/>
      <w:r w:rsidRPr="00902C22">
        <w:rPr>
          <w:lang w:eastAsia="zh-CN"/>
        </w:rPr>
        <w:t>6.8.3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87"/>
    </w:p>
    <w:p w:rsidR="00902C22" w:rsidRPr="00902C22" w:rsidRDefault="00902C22" w:rsidP="00902C22">
      <w:pPr>
        <w:pStyle w:val="EditorsNote"/>
        <w:rPr>
          <w:lang w:eastAsia="ko-KR"/>
        </w:rPr>
      </w:pPr>
      <w:r w:rsidRPr="00902C22">
        <w:t>Editor's note:</w:t>
      </w:r>
      <w:r w:rsidRPr="00902C22">
        <w:tab/>
        <w:t>This clause captures impacts on existing 3GPP nodes and functional elements.</w:t>
      </w:r>
    </w:p>
    <w:p w:rsidR="00902C22" w:rsidRPr="00902C22" w:rsidRDefault="00902C22" w:rsidP="00902C22">
      <w:pPr>
        <w:pStyle w:val="Heading3"/>
        <w:rPr>
          <w:lang w:eastAsia="zh-CN"/>
        </w:rPr>
      </w:pPr>
      <w:bookmarkStart w:id="88" w:name="_Toc17295284"/>
      <w:r w:rsidRPr="00902C22">
        <w:rPr>
          <w:lang w:eastAsia="zh-CN"/>
        </w:rPr>
        <w:t>6.8.4</w:t>
      </w:r>
      <w:r w:rsidRPr="00902C22">
        <w:rPr>
          <w:lang w:eastAsia="zh-CN"/>
        </w:rPr>
        <w:tab/>
        <w:t>Solution Evaluation</w:t>
      </w:r>
      <w:bookmarkEnd w:id="88"/>
    </w:p>
    <w:p w:rsidR="00902C22" w:rsidRPr="00902C22" w:rsidRDefault="00902C22" w:rsidP="00902C22">
      <w:pPr>
        <w:pStyle w:val="EditorsNote"/>
      </w:pPr>
      <w:r w:rsidRPr="00902C22">
        <w:t>Editor's note:</w:t>
      </w:r>
      <w:r w:rsidRPr="00902C22">
        <w:tab/>
        <w:t>This clause provides an evaluation of this solution.</w:t>
      </w:r>
    </w:p>
    <w:p w:rsidR="00902C22" w:rsidRPr="00902C22" w:rsidRDefault="00902C22" w:rsidP="00902C22">
      <w:pPr>
        <w:pStyle w:val="Heading2"/>
        <w:rPr>
          <w:rFonts w:eastAsia="MS Mincho"/>
          <w:lang w:eastAsia="fr-FR"/>
        </w:rPr>
      </w:pPr>
      <w:bookmarkStart w:id="89" w:name="_Toc17295285"/>
      <w:r w:rsidRPr="00902C22">
        <w:rPr>
          <w:rFonts w:eastAsia="MS Mincho"/>
          <w:lang w:eastAsia="fr-FR"/>
        </w:rPr>
        <w:t>6.9</w:t>
      </w:r>
      <w:r w:rsidRPr="00902C22">
        <w:rPr>
          <w:rFonts w:eastAsia="MS Mincho"/>
          <w:lang w:eastAsia="fr-FR"/>
        </w:rPr>
        <w:tab/>
        <w:t xml:space="preserve">Solution #9: Distributed </w:t>
      </w:r>
      <w:proofErr w:type="spellStart"/>
      <w:r w:rsidRPr="00902C22">
        <w:rPr>
          <w:rFonts w:eastAsia="MS Mincho"/>
          <w:lang w:eastAsia="fr-FR"/>
        </w:rPr>
        <w:t>gNB</w:t>
      </w:r>
      <w:proofErr w:type="spellEnd"/>
      <w:r w:rsidRPr="00902C22">
        <w:rPr>
          <w:rFonts w:eastAsia="MS Mincho"/>
          <w:lang w:eastAsia="fr-FR"/>
        </w:rPr>
        <w:t xml:space="preserve"> for NGSO satellites</w:t>
      </w:r>
      <w:bookmarkEnd w:id="89"/>
    </w:p>
    <w:p w:rsidR="00902C22" w:rsidRPr="00902C22" w:rsidRDefault="00902C22" w:rsidP="00902C22">
      <w:pPr>
        <w:pStyle w:val="Heading3"/>
      </w:pPr>
      <w:bookmarkStart w:id="90" w:name="_Toc17295286"/>
      <w:r w:rsidRPr="00902C22">
        <w:t>6.9.1</w:t>
      </w:r>
      <w:r w:rsidRPr="00902C22">
        <w:tab/>
        <w:t>Description</w:t>
      </w:r>
      <w:bookmarkEnd w:id="90"/>
    </w:p>
    <w:p w:rsidR="00902C22" w:rsidRPr="00902C22" w:rsidRDefault="00902C22" w:rsidP="00902C22">
      <w:r w:rsidRPr="00902C22">
        <w:t>This solution applies to Key Issue #2 - "Mobility Management with moving satellite coverage areas" and Key Issue #6 - "</w:t>
      </w:r>
      <w:r w:rsidRPr="00902C22">
        <w:rPr>
          <w:lang w:eastAsia="ko-KR"/>
        </w:rPr>
        <w:t>RAN mobility with NGSO regenerative-based satellite access</w:t>
      </w:r>
      <w:r w:rsidRPr="00902C22">
        <w:t>" .</w:t>
      </w:r>
    </w:p>
    <w:p w:rsidR="00902C22" w:rsidRPr="00902C22" w:rsidRDefault="00902C22" w:rsidP="00902C22">
      <w:r w:rsidRPr="00902C22">
        <w:t>Consider a satellite network with a constellation of NGSO satellites. Since this is a NGSO constellation the satellites will be moving and the UEs using this satellite access will be connected to different satellites over time. If each of the (moving) satellites has its own TA, then the mobility of the satellites will be equivalent to the mobility of the UEs and hence a solution needs to be found for handling this (mass) mobility.</w:t>
      </w:r>
    </w:p>
    <w:p w:rsidR="00902C22" w:rsidRPr="00902C22" w:rsidRDefault="00902C22" w:rsidP="00902C22">
      <w:r w:rsidRPr="00902C22">
        <w:t xml:space="preserve">This solution is taking a different approach to the situation: it assumes that from the point of view of a UE the constellation - as a whole - is acting as a single </w:t>
      </w:r>
      <w:proofErr w:type="spellStart"/>
      <w:r w:rsidRPr="00902C22">
        <w:t>gNB</w:t>
      </w:r>
      <w:proofErr w:type="spellEnd"/>
      <w:r w:rsidRPr="00902C22">
        <w:t xml:space="preserve">, which is called a distributed </w:t>
      </w:r>
      <w:proofErr w:type="spellStart"/>
      <w:r w:rsidRPr="00902C22">
        <w:t>gNB</w:t>
      </w:r>
      <w:proofErr w:type="spellEnd"/>
      <w:r w:rsidRPr="00902C22">
        <w:t xml:space="preserve"> which has a single TA which is stationary (as far as the UEs are concerned). The distributed </w:t>
      </w:r>
      <w:proofErr w:type="spellStart"/>
      <w:r w:rsidRPr="00902C22">
        <w:t>gNB</w:t>
      </w:r>
      <w:proofErr w:type="spellEnd"/>
      <w:r w:rsidRPr="00902C22">
        <w:t xml:space="preserve"> will consist of:</w:t>
      </w:r>
    </w:p>
    <w:p w:rsidR="00902C22" w:rsidRPr="00902C22" w:rsidRDefault="00902C22" w:rsidP="00902C22">
      <w:pPr>
        <w:pStyle w:val="B1"/>
      </w:pPr>
      <w:r w:rsidRPr="00902C22">
        <w:t>-</w:t>
      </w:r>
      <w:r w:rsidRPr="00902C22">
        <w:tab/>
        <w:t>NGSO satellites covering a certain area of the earth (their - stationary - TA);</w:t>
      </w:r>
    </w:p>
    <w:p w:rsidR="00902C22" w:rsidRPr="00902C22" w:rsidRDefault="00902C22" w:rsidP="00902C22">
      <w:pPr>
        <w:pStyle w:val="B1"/>
      </w:pPr>
      <w:r w:rsidRPr="00902C22">
        <w:t>-</w:t>
      </w:r>
      <w:r w:rsidRPr="00902C22">
        <w:tab/>
        <w:t>the Inter-Satellite Links (ISL) between the NGSO satellites;</w:t>
      </w:r>
    </w:p>
    <w:p w:rsidR="00902C22" w:rsidRPr="00902C22" w:rsidRDefault="00902C22" w:rsidP="00902C22">
      <w:pPr>
        <w:pStyle w:val="B1"/>
      </w:pPr>
      <w:r w:rsidRPr="00902C22">
        <w:t>-</w:t>
      </w:r>
      <w:r w:rsidRPr="00902C22">
        <w:tab/>
        <w:t>a Ground Station;</w:t>
      </w:r>
    </w:p>
    <w:p w:rsidR="00902C22" w:rsidRPr="00902C22" w:rsidRDefault="00902C22" w:rsidP="00902C22">
      <w:pPr>
        <w:pStyle w:val="B1"/>
      </w:pPr>
      <w:r w:rsidRPr="00902C22">
        <w:t>-</w:t>
      </w:r>
      <w:r w:rsidRPr="00902C22">
        <w:tab/>
        <w:t>the feeder link between the Ground Station and (one or more of) the NGSO satellites.</w:t>
      </w:r>
    </w:p>
    <w:p w:rsidR="00902C22" w:rsidRPr="00902C22" w:rsidRDefault="00902C22" w:rsidP="00902C22">
      <w:r w:rsidRPr="00902C22">
        <w:t xml:space="preserve">The concept of the distributed </w:t>
      </w:r>
      <w:proofErr w:type="spellStart"/>
      <w:r w:rsidRPr="00902C22">
        <w:t>gNB</w:t>
      </w:r>
      <w:proofErr w:type="spellEnd"/>
      <w:r w:rsidRPr="00902C22">
        <w:t xml:space="preserve"> is illustrated in Figure 6.9.1-1.</w:t>
      </w:r>
    </w:p>
    <w:p w:rsidR="00902C22" w:rsidRPr="00902C22" w:rsidRDefault="00902C22" w:rsidP="00902C22">
      <w:pPr>
        <w:pStyle w:val="TH"/>
      </w:pPr>
      <w:r w:rsidRPr="00902C22">
        <w:object w:dxaOrig="13032" w:dyaOrig="5851">
          <v:shape id="_x0000_i1042" type="#_x0000_t75" style="width:464.25pt;height:210.75pt" o:ole="">
            <v:imagedata r:id="rId44" o:title="" cropbottom="12067f" cropright="12631f"/>
          </v:shape>
          <o:OLEObject Type="Embed" ProgID="Visio.Drawing.15" ShapeID="_x0000_i1042" DrawAspect="Content" ObjectID="_1627908775" r:id="rId45"/>
        </w:object>
      </w:r>
    </w:p>
    <w:p w:rsidR="00902C22" w:rsidRPr="00902C22" w:rsidRDefault="00902C22" w:rsidP="00902C22">
      <w:pPr>
        <w:pStyle w:val="TF"/>
      </w:pPr>
      <w:r w:rsidRPr="00902C22">
        <w:t xml:space="preserve">Figure 6.9.1-1: Distributed </w:t>
      </w:r>
      <w:proofErr w:type="spellStart"/>
      <w:r w:rsidRPr="00902C22">
        <w:t>gNB</w:t>
      </w:r>
      <w:proofErr w:type="spellEnd"/>
      <w:r w:rsidRPr="00902C22">
        <w:t xml:space="preserve"> with stationary Tracking Area TA1</w:t>
      </w:r>
    </w:p>
    <w:p w:rsidR="00902C22" w:rsidRPr="00902C22" w:rsidRDefault="00902C22" w:rsidP="00902C22">
      <w:r w:rsidRPr="00902C22">
        <w:t xml:space="preserve">The distributed </w:t>
      </w:r>
      <w:proofErr w:type="spellStart"/>
      <w:r w:rsidRPr="00902C22">
        <w:t>gNB</w:t>
      </w:r>
      <w:proofErr w:type="spellEnd"/>
      <w:r w:rsidRPr="00902C22">
        <w:t xml:space="preserve"> is connected to 5G Core Network (in particular to one or more AMFs, and to one or more UPFs) over the standard N2 and N3 interfaces and the UEs connect via the N1 interface over the distributed </w:t>
      </w:r>
      <w:proofErr w:type="spellStart"/>
      <w:r w:rsidRPr="00902C22">
        <w:t>gNB</w:t>
      </w:r>
      <w:proofErr w:type="spellEnd"/>
      <w:r w:rsidRPr="00902C22">
        <w:t xml:space="preserve"> to an AMF, and the UE will have an NR interface to the distribute </w:t>
      </w:r>
      <w:proofErr w:type="spellStart"/>
      <w:r w:rsidRPr="00902C22">
        <w:t>gNB</w:t>
      </w:r>
      <w:proofErr w:type="spellEnd"/>
      <w:r w:rsidRPr="00902C22">
        <w:t xml:space="preserve">. From the point of view of the UEs and from the point of view of the 5G Core Network the distributed character of the </w:t>
      </w:r>
      <w:proofErr w:type="spellStart"/>
      <w:r w:rsidRPr="00902C22">
        <w:t>gNB</w:t>
      </w:r>
      <w:proofErr w:type="spellEnd"/>
      <w:r w:rsidRPr="00902C22">
        <w:t xml:space="preserve"> will not be visible: the distributed </w:t>
      </w:r>
      <w:proofErr w:type="spellStart"/>
      <w:r w:rsidRPr="00902C22">
        <w:t>gNB</w:t>
      </w:r>
      <w:proofErr w:type="spellEnd"/>
      <w:r w:rsidRPr="00902C22">
        <w:t xml:space="preserve"> is a purely NGSO satellite solution.</w:t>
      </w:r>
    </w:p>
    <w:p w:rsidR="00902C22" w:rsidRPr="00902C22" w:rsidRDefault="00902C22" w:rsidP="00902C22">
      <w:r w:rsidRPr="00902C22">
        <w:t xml:space="preserve">Note that the satellite constellation is moving with respect to the earth so any (stationary) UE will be connecting to different satellites depending on their vicinity to the UE and in most case there could be multiple satellites that are connected simultaneously to the UE. In this solution it is assumed that the beams that the satellites project in order to create a stationary TA are moving depending on the location of the satellites. Once a satellite is out of reach it will switch off the beam related to the given TA, and once (another) satellite becomes in reach it will switch on the beam for this TA. Each satellite may have multiple beams so it may project multiple (disjunct) </w:t>
      </w:r>
      <w:proofErr w:type="spellStart"/>
      <w:r w:rsidRPr="00902C22">
        <w:t>TAs.</w:t>
      </w:r>
      <w:proofErr w:type="spellEnd"/>
      <w:r w:rsidRPr="00902C22">
        <w:t xml:space="preserve"> Satellites that are out of reach of a ground station could make use of Inter Satellite links in order to connect (indirectly) to the ground station.</w:t>
      </w:r>
    </w:p>
    <w:p w:rsidR="00902C22" w:rsidRPr="00902C22" w:rsidRDefault="00902C22" w:rsidP="00902C22">
      <w:r w:rsidRPr="00902C22">
        <w:t>This solution further assumes that, if this is possible, each of the beams (from different satellites) that are related to the same TA are using the same radio characteristics, i.e. the same radio frequencies, the same cell information, the same SIB, etc. This implies that the UE will not be aware of which/how many satellites it is connected to.</w:t>
      </w:r>
    </w:p>
    <w:p w:rsidR="00902C22" w:rsidRPr="00902C22" w:rsidRDefault="00902C22" w:rsidP="00902C22">
      <w:pPr>
        <w:pStyle w:val="EditorsNote"/>
      </w:pPr>
      <w:r w:rsidRPr="00902C22">
        <w:t>Editor's note:</w:t>
      </w:r>
      <w:r w:rsidRPr="00902C22">
        <w:tab/>
        <w:t>While covering a given TA with a single satellite at a time is feasible, the feasibility of covering a given TA by multiple beams created by several different satellites without UE impact is FFS.</w:t>
      </w:r>
    </w:p>
    <w:p w:rsidR="00902C22" w:rsidRPr="00902C22" w:rsidRDefault="00902C22" w:rsidP="00902C22">
      <w:pPr>
        <w:pStyle w:val="EditorsNote"/>
      </w:pPr>
      <w:r w:rsidRPr="00902C22">
        <w:t>Editor's note:</w:t>
      </w:r>
      <w:r w:rsidRPr="00902C22">
        <w:tab/>
        <w:t>Handling of UEs in border situations between TAs is FFS.</w:t>
      </w:r>
    </w:p>
    <w:p w:rsidR="00902C22" w:rsidRPr="00902C22" w:rsidRDefault="00902C22" w:rsidP="00902C22">
      <w:r w:rsidRPr="00902C22">
        <w:t xml:space="preserve">The solution also assumes that a single NGSO satellite constellation with their Ground Stations can support multiple distributed </w:t>
      </w:r>
      <w:proofErr w:type="spellStart"/>
      <w:r w:rsidRPr="00902C22">
        <w:t>gNBs</w:t>
      </w:r>
      <w:proofErr w:type="spellEnd"/>
      <w:r w:rsidRPr="00902C22">
        <w:t xml:space="preserve">, so each satellite and also the Ground Station will support the distributed </w:t>
      </w:r>
      <w:proofErr w:type="spellStart"/>
      <w:r w:rsidRPr="00902C22">
        <w:t>gNBs</w:t>
      </w:r>
      <w:proofErr w:type="spellEnd"/>
      <w:r w:rsidRPr="00902C22">
        <w:t xml:space="preserve"> in a virtualized way. Also this virtualization is not visible to UEs and the 5G Core Network. Two distributed </w:t>
      </w:r>
      <w:proofErr w:type="spellStart"/>
      <w:r w:rsidRPr="00902C22">
        <w:t>gNBs</w:t>
      </w:r>
      <w:proofErr w:type="spellEnd"/>
      <w:r w:rsidRPr="00902C22">
        <w:t xml:space="preserve"> implemented in the same set of NGSO satellite may make use of multiple Ground Stations, so e.g. the first distributed </w:t>
      </w:r>
      <w:proofErr w:type="spellStart"/>
      <w:r w:rsidRPr="00902C22">
        <w:t>gNB</w:t>
      </w:r>
      <w:proofErr w:type="spellEnd"/>
      <w:r w:rsidRPr="00902C22">
        <w:t xml:space="preserve"> will be supported by the first Ground Station and the second distributed </w:t>
      </w:r>
      <w:proofErr w:type="spellStart"/>
      <w:r w:rsidRPr="00902C22">
        <w:t>gNB</w:t>
      </w:r>
      <w:proofErr w:type="spellEnd"/>
      <w:r w:rsidRPr="00902C22">
        <w:t xml:space="preserve"> will be supported by the second Ground Station. But both distributed </w:t>
      </w:r>
      <w:proofErr w:type="spellStart"/>
      <w:r w:rsidRPr="00902C22">
        <w:t>gNBs</w:t>
      </w:r>
      <w:proofErr w:type="spellEnd"/>
      <w:r w:rsidRPr="00902C22">
        <w:t xml:space="preserve"> may be supported by the same set of satellites.</w:t>
      </w:r>
    </w:p>
    <w:p w:rsidR="00902C22" w:rsidRPr="00902C22" w:rsidRDefault="00902C22" w:rsidP="00902C22">
      <w:pPr>
        <w:pStyle w:val="EditorsNote"/>
      </w:pPr>
      <w:r w:rsidRPr="00902C22">
        <w:t>Editor's note:</w:t>
      </w:r>
      <w:r w:rsidRPr="00902C22">
        <w:tab/>
        <w:t>Some details of the solution are out-of-scope of 3GPP, whereas other details of the solution need further specification; which details are out-of-scope and which details need further specification.</w:t>
      </w:r>
    </w:p>
    <w:p w:rsidR="00902C22" w:rsidRPr="00902C22" w:rsidRDefault="00902C22" w:rsidP="00902C22">
      <w:pPr>
        <w:pStyle w:val="EditorsNote"/>
      </w:pPr>
      <w:r w:rsidRPr="00902C22">
        <w:t>Editor's note:</w:t>
      </w:r>
      <w:r w:rsidRPr="00902C22">
        <w:tab/>
        <w:t xml:space="preserve">In-scope details about the mechanism via which the distributed </w:t>
      </w:r>
      <w:proofErr w:type="spellStart"/>
      <w:r w:rsidRPr="00902C22">
        <w:t>gNB</w:t>
      </w:r>
      <w:proofErr w:type="spellEnd"/>
      <w:r w:rsidRPr="00902C22">
        <w:t xml:space="preserve"> realizes stationary TAs for a constellation of moving satellites with multiple moving beams are FFS.</w:t>
      </w:r>
    </w:p>
    <w:p w:rsidR="00902C22" w:rsidRPr="00902C22" w:rsidRDefault="00902C22" w:rsidP="00902C22">
      <w:pPr>
        <w:pStyle w:val="EditorsNote"/>
      </w:pPr>
      <w:r w:rsidRPr="00902C22">
        <w:t>Editor's note:</w:t>
      </w:r>
      <w:r w:rsidRPr="00902C22">
        <w:tab/>
        <w:t>In-scope details about the mechanism for handling multiple (possibly overlapping) TAs are FFS.</w:t>
      </w:r>
    </w:p>
    <w:p w:rsidR="00902C22" w:rsidRPr="00902C22" w:rsidRDefault="00902C22" w:rsidP="00902C22">
      <w:pPr>
        <w:pStyle w:val="EditorsNote"/>
      </w:pPr>
      <w:r w:rsidRPr="00902C22">
        <w:t>Editor's note:</w:t>
      </w:r>
      <w:r w:rsidRPr="00902C22">
        <w:tab/>
        <w:t>In-scope details about regulatory aspects (such as emergency calls and LI) for TAs that span multiple regulatory domains are FFS.</w:t>
      </w:r>
    </w:p>
    <w:p w:rsidR="00902C22" w:rsidRPr="00902C22" w:rsidRDefault="00902C22" w:rsidP="00902C22">
      <w:pPr>
        <w:pStyle w:val="Heading3"/>
      </w:pPr>
      <w:bookmarkStart w:id="91" w:name="_Toc17295287"/>
      <w:r w:rsidRPr="00902C22">
        <w:t>6.9.2</w:t>
      </w:r>
      <w:r w:rsidRPr="00902C22">
        <w:tab/>
        <w:t>Procedures</w:t>
      </w:r>
      <w:bookmarkEnd w:id="91"/>
    </w:p>
    <w:p w:rsidR="00902C22" w:rsidRPr="00902C22" w:rsidRDefault="00902C22" w:rsidP="00902C22">
      <w:r w:rsidRPr="00902C22">
        <w:t>The solution does not require new or changed procedures in either UE or 5G Core Network.</w:t>
      </w:r>
    </w:p>
    <w:p w:rsidR="00902C22" w:rsidRPr="00902C22" w:rsidRDefault="00902C22" w:rsidP="00902C22">
      <w:r w:rsidRPr="00902C22">
        <w:t xml:space="preserve">The solution does not require changes in the functionality and or procedures of the 3GPP </w:t>
      </w:r>
      <w:proofErr w:type="spellStart"/>
      <w:r w:rsidRPr="00902C22">
        <w:t>gNB</w:t>
      </w:r>
      <w:proofErr w:type="spellEnd"/>
      <w:r w:rsidRPr="00902C22">
        <w:t xml:space="preserve"> concept.</w:t>
      </w:r>
    </w:p>
    <w:p w:rsidR="00902C22" w:rsidRPr="00902C22" w:rsidRDefault="00902C22" w:rsidP="00902C22">
      <w:r w:rsidRPr="00902C22">
        <w:t xml:space="preserve">The solution does require the NGSO satellite constellation (including the associated Ground Stations) to implement the distributed </w:t>
      </w:r>
      <w:proofErr w:type="spellStart"/>
      <w:r w:rsidRPr="00902C22">
        <w:t>gNB</w:t>
      </w:r>
      <w:proofErr w:type="spellEnd"/>
      <w:r w:rsidRPr="00902C22">
        <w:t xml:space="preserve"> concept, but this implementation is out-of-scope of 3GPP.</w:t>
      </w:r>
    </w:p>
    <w:p w:rsidR="00902C22" w:rsidRPr="00902C22" w:rsidRDefault="00902C22" w:rsidP="00902C22">
      <w:pPr>
        <w:pStyle w:val="EditorsNote"/>
      </w:pPr>
      <w:r w:rsidRPr="00902C22">
        <w:t>Editor's note:</w:t>
      </w:r>
      <w:r w:rsidRPr="00902C22">
        <w:tab/>
        <w:t>Due to the potentially extra delay caused by ISL signalling, there may be a need for a new RAT (sub)type; the need and usage of the new RAT (sub)types is FFS.</w:t>
      </w:r>
    </w:p>
    <w:p w:rsidR="00902C22" w:rsidRPr="00902C22" w:rsidRDefault="00902C22" w:rsidP="00902C22">
      <w:pPr>
        <w:pStyle w:val="Heading3"/>
      </w:pPr>
      <w:bookmarkStart w:id="92" w:name="_Toc17295288"/>
      <w:r w:rsidRPr="00902C22">
        <w:t>6.9.3</w:t>
      </w:r>
      <w:r w:rsidRPr="00902C22">
        <w:tab/>
        <w:t>Impacts on existing nodes and functionality</w:t>
      </w:r>
      <w:bookmarkEnd w:id="92"/>
    </w:p>
    <w:p w:rsidR="00902C22" w:rsidRPr="00902C22" w:rsidRDefault="00902C22" w:rsidP="00902C22">
      <w:pPr>
        <w:pStyle w:val="B1"/>
        <w:ind w:left="0" w:firstLine="0"/>
      </w:pPr>
      <w:r w:rsidRPr="00902C22">
        <w:t>This solution does not impact existing 3GPP nodes and functionality.</w:t>
      </w:r>
    </w:p>
    <w:p w:rsidR="00902C22" w:rsidRPr="00902C22" w:rsidRDefault="00902C22" w:rsidP="00902C22">
      <w:pPr>
        <w:pStyle w:val="B1"/>
        <w:ind w:left="0" w:firstLine="0"/>
      </w:pPr>
      <w:r w:rsidRPr="00902C22">
        <w:t xml:space="preserve">The RAN aspects of this solution are described in </w:t>
      </w:r>
      <w:r w:rsidR="00354BC3" w:rsidRPr="00902C22">
        <w:rPr>
          <w:highlight w:val="yellow"/>
        </w:rPr>
        <w:t>TR</w:t>
      </w:r>
      <w:r w:rsidR="00354BC3">
        <w:rPr>
          <w:highlight w:val="yellow"/>
        </w:rPr>
        <w:t> </w:t>
      </w:r>
      <w:r w:rsidR="00354BC3" w:rsidRPr="00902C22">
        <w:rPr>
          <w:highlight w:val="yellow"/>
        </w:rPr>
        <w:t>38.281</w:t>
      </w:r>
      <w:r w:rsidR="00354BC3">
        <w:rPr>
          <w:highlight w:val="yellow"/>
        </w:rPr>
        <w:t> </w:t>
      </w:r>
      <w:r w:rsidR="00354BC3" w:rsidRPr="00902C22">
        <w:rPr>
          <w:highlight w:val="yellow"/>
        </w:rPr>
        <w:t>[</w:t>
      </w:r>
      <w:r w:rsidRPr="00902C22">
        <w:rPr>
          <w:highlight w:val="yellow"/>
        </w:rPr>
        <w:t>7]</w:t>
      </w:r>
      <w:r w:rsidRPr="00902C22">
        <w:t xml:space="preserve"> as follows:</w:t>
      </w:r>
    </w:p>
    <w:p w:rsidR="00902C22" w:rsidRDefault="00902C22" w:rsidP="00902C22">
      <w:pPr>
        <w:pStyle w:val="B1"/>
      </w:pPr>
      <w:r>
        <w:t>-</w:t>
      </w:r>
      <w:r>
        <w:tab/>
        <w:t>Doppler compensation is described in clause 6;</w:t>
      </w:r>
    </w:p>
    <w:p w:rsidR="00902C22" w:rsidRDefault="00902C22" w:rsidP="00902C22">
      <w:pPr>
        <w:pStyle w:val="B1"/>
      </w:pPr>
      <w:r>
        <w:t>-</w:t>
      </w:r>
      <w:r>
        <w:tab/>
        <w:t>Timing advance management is described in clause 6 and clause 7;</w:t>
      </w:r>
    </w:p>
    <w:p w:rsidR="00902C22" w:rsidRDefault="00902C22" w:rsidP="00902C22">
      <w:pPr>
        <w:pStyle w:val="B1"/>
      </w:pPr>
      <w:r>
        <w:t>-</w:t>
      </w:r>
      <w:r>
        <w:tab/>
        <w:t>Tracking area management, Registration Update and Paging Handling, and Connected Mode Mobility are described in clause 8.</w:t>
      </w:r>
    </w:p>
    <w:p w:rsidR="00902C22" w:rsidRPr="00902C22" w:rsidRDefault="00902C22" w:rsidP="00902C22">
      <w:pPr>
        <w:pStyle w:val="EditorsNote"/>
      </w:pPr>
      <w:r w:rsidRPr="00902C22">
        <w:t>Editor's note:</w:t>
      </w:r>
      <w:r w:rsidRPr="00902C22">
        <w:tab/>
        <w:t xml:space="preserve">The update of the document will point to more specific clauses of </w:t>
      </w:r>
      <w:r w:rsidR="00354BC3" w:rsidRPr="00902C22">
        <w:rPr>
          <w:highlight w:val="yellow"/>
        </w:rPr>
        <w:t>TR</w:t>
      </w:r>
      <w:r w:rsidR="00354BC3">
        <w:rPr>
          <w:highlight w:val="yellow"/>
        </w:rPr>
        <w:t> </w:t>
      </w:r>
      <w:r w:rsidR="00354BC3" w:rsidRPr="00902C22">
        <w:rPr>
          <w:highlight w:val="yellow"/>
        </w:rPr>
        <w:t>38.281</w:t>
      </w:r>
      <w:r w:rsidR="00354BC3">
        <w:rPr>
          <w:highlight w:val="yellow"/>
        </w:rPr>
        <w:t> </w:t>
      </w:r>
      <w:r w:rsidR="00354BC3" w:rsidRPr="00902C22">
        <w:rPr>
          <w:highlight w:val="yellow"/>
        </w:rPr>
        <w:t>[</w:t>
      </w:r>
      <w:r w:rsidRPr="00902C22">
        <w:rPr>
          <w:highlight w:val="yellow"/>
        </w:rPr>
        <w:t>7]</w:t>
      </w:r>
      <w:r w:rsidRPr="00902C22">
        <w:t xml:space="preserve"> to explain how the proposed solution is supported by elements studied by RAN groups.</w:t>
      </w:r>
    </w:p>
    <w:p w:rsidR="00902C22" w:rsidRPr="00902C22" w:rsidRDefault="00902C22" w:rsidP="00902C22">
      <w:pPr>
        <w:pStyle w:val="Heading2"/>
        <w:rPr>
          <w:lang w:eastAsia="zh-CN"/>
        </w:rPr>
      </w:pPr>
      <w:bookmarkStart w:id="93" w:name="_Toc17295289"/>
      <w:r w:rsidRPr="00902C22">
        <w:t>6.X</w:t>
      </w:r>
      <w:r w:rsidRPr="00902C22">
        <w:tab/>
        <w:t>Solution #X: &lt;Solution Title&gt;</w:t>
      </w:r>
      <w:bookmarkEnd w:id="93"/>
    </w:p>
    <w:p w:rsidR="00902C22" w:rsidRPr="00902C22" w:rsidRDefault="00902C22" w:rsidP="00902C22">
      <w:pPr>
        <w:pStyle w:val="Heading3"/>
      </w:pPr>
      <w:bookmarkStart w:id="94" w:name="_Toc17295290"/>
      <w:r w:rsidRPr="00902C22">
        <w:t>6.X.1</w:t>
      </w:r>
      <w:r w:rsidRPr="00902C22">
        <w:tab/>
        <w:t>Description</w:t>
      </w:r>
      <w:bookmarkEnd w:id="94"/>
    </w:p>
    <w:p w:rsidR="00902C22" w:rsidRPr="00902C22" w:rsidRDefault="00902C22" w:rsidP="00902C22">
      <w:pPr>
        <w:pStyle w:val="EditorsNote"/>
      </w:pPr>
      <w:r w:rsidRPr="00902C22">
        <w:t>Editor's note:</w:t>
      </w:r>
      <w:r w:rsidRPr="00902C22">
        <w:tab/>
        <w:t>This clause will describe the solution principles and architecture assumptions issue(s). Clause(s) may be added to capture details.</w:t>
      </w:r>
    </w:p>
    <w:p w:rsidR="00902C22" w:rsidRPr="00902C22" w:rsidRDefault="00902C22" w:rsidP="00902C22">
      <w:pPr>
        <w:rPr>
          <w:lang w:eastAsia="ko-KR"/>
        </w:rPr>
      </w:pPr>
    </w:p>
    <w:p w:rsidR="00902C22" w:rsidRPr="00902C22" w:rsidRDefault="00902C22" w:rsidP="00902C22">
      <w:pPr>
        <w:pStyle w:val="Heading3"/>
      </w:pPr>
      <w:bookmarkStart w:id="95" w:name="_Toc17295291"/>
      <w:r w:rsidRPr="00902C22">
        <w:t>6.X.2</w:t>
      </w:r>
      <w:r w:rsidRPr="00902C22">
        <w:tab/>
        <w:t>Procedures</w:t>
      </w:r>
      <w:bookmarkEnd w:id="95"/>
    </w:p>
    <w:p w:rsidR="00902C22" w:rsidRPr="00902C22" w:rsidRDefault="00902C22" w:rsidP="00902C22">
      <w:pPr>
        <w:pStyle w:val="EditorsNote"/>
        <w:rPr>
          <w:lang w:eastAsia="ko-KR"/>
        </w:rPr>
      </w:pPr>
      <w:r w:rsidRPr="00902C22">
        <w:t>Editor's note:</w:t>
      </w:r>
      <w:r w:rsidRPr="00902C22">
        <w:tab/>
        <w:t>This clause describes services and related procedures for the solution.</w:t>
      </w:r>
    </w:p>
    <w:p w:rsidR="00902C22" w:rsidRPr="00902C22" w:rsidRDefault="00902C22" w:rsidP="00902C22">
      <w:pPr>
        <w:rPr>
          <w:lang w:eastAsia="ko-KR"/>
        </w:rPr>
      </w:pPr>
    </w:p>
    <w:p w:rsidR="00902C22" w:rsidRPr="00902C22" w:rsidRDefault="00902C22" w:rsidP="00902C22">
      <w:pPr>
        <w:pStyle w:val="Heading3"/>
        <w:rPr>
          <w:lang w:eastAsia="zh-CN"/>
        </w:rPr>
      </w:pPr>
      <w:bookmarkStart w:id="96" w:name="_Toc17295292"/>
      <w:r w:rsidRPr="00902C22">
        <w:rPr>
          <w:lang w:eastAsia="zh-CN"/>
        </w:rPr>
        <w:t>6.X.3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96"/>
    </w:p>
    <w:p w:rsidR="00902C22" w:rsidRPr="00902C22" w:rsidRDefault="00902C22" w:rsidP="00902C22">
      <w:pPr>
        <w:pStyle w:val="EditorsNote"/>
      </w:pPr>
      <w:r w:rsidRPr="00902C22">
        <w:t>Editor's note:</w:t>
      </w:r>
      <w:r w:rsidRPr="00902C22">
        <w:tab/>
        <w:t>This clause captures impacts on existing 3GPP nodes and functional elements.</w:t>
      </w:r>
    </w:p>
    <w:p w:rsidR="00902C22" w:rsidRPr="00902C22" w:rsidRDefault="00902C22" w:rsidP="00902C22">
      <w:pPr>
        <w:rPr>
          <w:lang w:eastAsia="ko-KR"/>
        </w:rPr>
      </w:pPr>
    </w:p>
    <w:p w:rsidR="00902C22" w:rsidRPr="00902C22" w:rsidRDefault="00902C22" w:rsidP="00902C22">
      <w:pPr>
        <w:pStyle w:val="Heading3"/>
        <w:rPr>
          <w:lang w:eastAsia="zh-CN"/>
        </w:rPr>
      </w:pPr>
      <w:bookmarkStart w:id="97" w:name="_Toc17295293"/>
      <w:r w:rsidRPr="00902C22">
        <w:rPr>
          <w:lang w:eastAsia="zh-CN"/>
        </w:rPr>
        <w:t>6.X.4</w:t>
      </w:r>
      <w:r w:rsidRPr="00902C22">
        <w:rPr>
          <w:lang w:eastAsia="zh-CN"/>
        </w:rPr>
        <w:tab/>
        <w:t>Solution Evaluation</w:t>
      </w:r>
      <w:bookmarkEnd w:id="97"/>
    </w:p>
    <w:p w:rsidR="00902C22" w:rsidRPr="00902C22" w:rsidRDefault="00902C22" w:rsidP="00902C22">
      <w:pPr>
        <w:pStyle w:val="EditorsNote"/>
      </w:pPr>
      <w:r w:rsidRPr="00902C22">
        <w:t>Editor's note:</w:t>
      </w:r>
      <w:r w:rsidRPr="00902C22">
        <w:tab/>
        <w:t>This clause provides an evaluation of this solution.</w:t>
      </w:r>
    </w:p>
    <w:p w:rsidR="00902C22" w:rsidRPr="00902C22" w:rsidRDefault="00902C22" w:rsidP="00902C22">
      <w:pPr>
        <w:rPr>
          <w:lang w:eastAsia="ko-KR"/>
        </w:rPr>
      </w:pPr>
    </w:p>
    <w:p w:rsidR="00902C22" w:rsidRPr="00902C22" w:rsidRDefault="00902C22" w:rsidP="00902C22">
      <w:pPr>
        <w:pStyle w:val="Heading1"/>
        <w:rPr>
          <w:lang w:eastAsia="zh-CN"/>
        </w:rPr>
      </w:pPr>
      <w:bookmarkStart w:id="98" w:name="_Toc17295294"/>
      <w:r w:rsidRPr="00902C22">
        <w:rPr>
          <w:lang w:eastAsia="zh-CN"/>
        </w:rPr>
        <w:t>7</w:t>
      </w:r>
      <w:r w:rsidRPr="00902C22">
        <w:rPr>
          <w:lang w:eastAsia="zh-CN"/>
        </w:rPr>
        <w:tab/>
        <w:t>Overall Evaluation</w:t>
      </w:r>
      <w:bookmarkEnd w:id="98"/>
    </w:p>
    <w:p w:rsidR="00902C22" w:rsidRPr="00902C22" w:rsidRDefault="00902C22" w:rsidP="00902C22">
      <w:pPr>
        <w:pStyle w:val="EditorsNote"/>
        <w:rPr>
          <w:lang w:eastAsia="zh-CN"/>
        </w:rPr>
      </w:pPr>
      <w:r w:rsidRPr="00902C22">
        <w:t>Editor's note:</w:t>
      </w:r>
      <w:r w:rsidRPr="00902C22">
        <w:tab/>
        <w:t>This clause</w:t>
      </w:r>
      <w:r w:rsidRPr="00902C22">
        <w:rPr>
          <w:lang w:eastAsia="zh-CN"/>
        </w:rPr>
        <w:t xml:space="preserve"> </w:t>
      </w:r>
      <w:r w:rsidRPr="00902C22">
        <w:t>will provide evaluation of different solutions.</w:t>
      </w:r>
    </w:p>
    <w:p w:rsidR="00902C22" w:rsidRPr="00902C22" w:rsidRDefault="00902C22" w:rsidP="00902C22">
      <w:pPr>
        <w:pStyle w:val="Heading2"/>
        <w:rPr>
          <w:lang w:eastAsia="zh-CN"/>
        </w:rPr>
      </w:pPr>
      <w:bookmarkStart w:id="99" w:name="_Toc17295295"/>
      <w:r w:rsidRPr="00902C22">
        <w:rPr>
          <w:lang w:eastAsia="zh-CN"/>
        </w:rPr>
        <w:t>7.1</w:t>
      </w:r>
      <w:r w:rsidRPr="00902C22">
        <w:rPr>
          <w:lang w:eastAsia="zh-CN"/>
        </w:rPr>
        <w:tab/>
        <w:t>Evaluation of solutions for Key Issue #5 - QoS with satellite backhaul</w:t>
      </w:r>
      <w:bookmarkEnd w:id="99"/>
    </w:p>
    <w:p w:rsidR="00902C22" w:rsidRPr="00902C22" w:rsidRDefault="00902C22" w:rsidP="00902C22">
      <w:pPr>
        <w:rPr>
          <w:lang w:eastAsia="zh-CN"/>
        </w:rPr>
      </w:pPr>
      <w:r w:rsidRPr="00902C22">
        <w:rPr>
          <w:lang w:eastAsia="zh-CN"/>
        </w:rPr>
        <w:t>For Key Issue #5 - "QoS with satellite backhaul" two solutions have been proposed:</w:t>
      </w:r>
    </w:p>
    <w:p w:rsidR="00902C22" w:rsidRPr="00902C22" w:rsidRDefault="00902C22" w:rsidP="00902C22">
      <w:pPr>
        <w:pStyle w:val="B1"/>
        <w:rPr>
          <w:lang w:eastAsia="zh-CN"/>
        </w:rPr>
      </w:pPr>
      <w:r w:rsidRPr="00902C22">
        <w:rPr>
          <w:lang w:eastAsia="zh-CN"/>
        </w:rPr>
        <w:t>-</w:t>
      </w:r>
      <w:r w:rsidRPr="00902C22">
        <w:rPr>
          <w:lang w:eastAsia="zh-CN"/>
        </w:rPr>
        <w:tab/>
        <w:t>Solution #3: "Backhaul triggered QoS adaptation";</w:t>
      </w:r>
    </w:p>
    <w:p w:rsidR="00902C22" w:rsidRPr="00902C22" w:rsidRDefault="00902C22" w:rsidP="00902C22">
      <w:pPr>
        <w:pStyle w:val="B1"/>
        <w:rPr>
          <w:lang w:eastAsia="zh-CN"/>
        </w:rPr>
      </w:pPr>
      <w:r w:rsidRPr="00902C22">
        <w:rPr>
          <w:lang w:eastAsia="zh-CN"/>
        </w:rPr>
        <w:t>-</w:t>
      </w:r>
      <w:r w:rsidRPr="00902C22">
        <w:rPr>
          <w:lang w:eastAsia="zh-CN"/>
        </w:rPr>
        <w:tab/>
        <w:t>Solution #5: "QoS control for satellite backhaul scenario".</w:t>
      </w:r>
    </w:p>
    <w:p w:rsidR="00902C22" w:rsidRPr="00902C22" w:rsidRDefault="00902C22" w:rsidP="00902C22">
      <w:pPr>
        <w:rPr>
          <w:lang w:eastAsia="zh-CN"/>
        </w:rPr>
      </w:pPr>
      <w:r w:rsidRPr="00902C22">
        <w:rPr>
          <w:lang w:eastAsia="zh-CN"/>
        </w:rPr>
        <w:t>Solution #5 is based on the assumption that the AMF can be aware of the backhaul characteristic of the AN during the N2 setup procedure. During a subsequent PDU Session Establishment this characteristic is then signalled to the SMF and potentially to the PCF which can use this for providing appropriate QoS to the PDU Session.</w:t>
      </w:r>
    </w:p>
    <w:p w:rsidR="00902C22" w:rsidRPr="00902C22" w:rsidRDefault="00902C22" w:rsidP="00902C22">
      <w:pPr>
        <w:pStyle w:val="EditorsNote"/>
      </w:pPr>
      <w:r w:rsidRPr="00902C22">
        <w:rPr>
          <w:lang w:eastAsia="zh-CN"/>
        </w:rPr>
        <w:t>Editor's note:</w:t>
      </w:r>
      <w:r w:rsidRPr="00902C22">
        <w:rPr>
          <w:lang w:eastAsia="zh-CN"/>
        </w:rPr>
        <w:tab/>
        <w:t xml:space="preserve">The fact that, in Solution #5, an </w:t>
      </w:r>
      <w:proofErr w:type="spellStart"/>
      <w:r w:rsidRPr="00902C22">
        <w:rPr>
          <w:lang w:eastAsia="zh-CN"/>
        </w:rPr>
        <w:t>AN</w:t>
      </w:r>
      <w:proofErr w:type="spellEnd"/>
      <w:r w:rsidRPr="00902C22">
        <w:rPr>
          <w:lang w:eastAsia="zh-CN"/>
        </w:rPr>
        <w:t xml:space="preserve"> node can have multiple types of backhaul (including satellite and terrestrial) and that multiple backhaul types can be signalled between AMF and SMF needs to be made more clear in Solution #5.</w:t>
      </w:r>
    </w:p>
    <w:p w:rsidR="00902C22" w:rsidRPr="00902C22" w:rsidRDefault="00902C22" w:rsidP="00902C22">
      <w:pPr>
        <w:rPr>
          <w:lang w:eastAsia="zh-CN"/>
        </w:rPr>
      </w:pPr>
      <w:r w:rsidRPr="00902C22">
        <w:rPr>
          <w:lang w:eastAsia="zh-CN"/>
        </w:rPr>
        <w:t xml:space="preserve">Solution #3 is based on the assumption that one or more UPFs are involved in the setup of PDU session establishment and that a UPF is able to determine the type of QoS limitations (e.g. latency) that the connections to AN nodes and/or other UPFs are exhibiting. Solution #3 does not assume that an </w:t>
      </w:r>
      <w:proofErr w:type="spellStart"/>
      <w:r w:rsidRPr="00902C22">
        <w:rPr>
          <w:lang w:eastAsia="zh-CN"/>
        </w:rPr>
        <w:t>AN</w:t>
      </w:r>
      <w:proofErr w:type="spellEnd"/>
      <w:r w:rsidRPr="00902C22">
        <w:rPr>
          <w:lang w:eastAsia="zh-CN"/>
        </w:rPr>
        <w:t xml:space="preserve"> node has a single type of backhaul and hence it can be used in other situations, e.g. in case of hybrid backhaul and in case of the use of multiple UPFs for the same PDU Session. For the case applicable for Solution #5 , this solution provides the SMF for an method for providing the appropriate QoS to the PDU Session after a UPF with QoS limitation is selected during PDU Session Establishment, which requires the SMF to initiates an SM policy Association modification procedure.</w:t>
      </w:r>
    </w:p>
    <w:p w:rsidR="00902C22" w:rsidRPr="00902C22" w:rsidRDefault="00902C22" w:rsidP="00902C22">
      <w:pPr>
        <w:rPr>
          <w:lang w:eastAsia="zh-CN"/>
        </w:rPr>
      </w:pPr>
      <w:r w:rsidRPr="00902C22">
        <w:rPr>
          <w:lang w:eastAsia="zh-CN"/>
        </w:rPr>
        <w:t>Both solutions require changes to SMF and PCF functionality and to the service-based interface between SMF and PCF. Solution #5 further assumes changes to AMF functionality and to the service based interface between AMF and SMF. Solution #3 further assumes changes to UPF functionality and to the N4 protocol.</w:t>
      </w:r>
    </w:p>
    <w:p w:rsidR="00902C22" w:rsidRPr="00902C22" w:rsidRDefault="00902C22" w:rsidP="00902C22">
      <w:pPr>
        <w:rPr>
          <w:lang w:eastAsia="zh-CN"/>
        </w:rPr>
      </w:pPr>
      <w:r w:rsidRPr="00902C22">
        <w:rPr>
          <w:lang w:eastAsia="zh-CN"/>
        </w:rPr>
        <w:t>Summarizing the above results in the following table.</w:t>
      </w:r>
    </w:p>
    <w:p w:rsidR="00902C22" w:rsidRPr="00902C22" w:rsidRDefault="00902C22" w:rsidP="00902C22">
      <w:pPr>
        <w:pStyle w:val="TH"/>
      </w:pPr>
      <w:r w:rsidRPr="00902C22">
        <w:t>Table 7.1-1: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97"/>
        <w:gridCol w:w="1260"/>
        <w:gridCol w:w="1278"/>
        <w:gridCol w:w="2996"/>
      </w:tblGrid>
      <w:tr w:rsidR="00902C22" w:rsidRPr="00902C22" w:rsidTr="009C5B72">
        <w:trPr>
          <w:jc w:val="center"/>
        </w:trPr>
        <w:tc>
          <w:tcPr>
            <w:tcW w:w="4210" w:type="dxa"/>
          </w:tcPr>
          <w:p w:rsidR="00902C22" w:rsidRPr="00902C22" w:rsidRDefault="00902C22" w:rsidP="009C5B72">
            <w:pPr>
              <w:pStyle w:val="TAH"/>
            </w:pPr>
          </w:p>
        </w:tc>
        <w:tc>
          <w:tcPr>
            <w:tcW w:w="1275" w:type="dxa"/>
          </w:tcPr>
          <w:p w:rsidR="00902C22" w:rsidRPr="00902C22" w:rsidRDefault="00902C22" w:rsidP="009C5B72">
            <w:pPr>
              <w:pStyle w:val="TAH"/>
            </w:pPr>
            <w:r w:rsidRPr="00902C22">
              <w:t>Solution #3</w:t>
            </w:r>
          </w:p>
        </w:tc>
        <w:tc>
          <w:tcPr>
            <w:tcW w:w="1293" w:type="dxa"/>
          </w:tcPr>
          <w:p w:rsidR="00902C22" w:rsidRPr="00902C22" w:rsidRDefault="00902C22" w:rsidP="009C5B72">
            <w:pPr>
              <w:pStyle w:val="TAH"/>
            </w:pPr>
            <w:r w:rsidRPr="00902C22">
              <w:t>Solution #5</w:t>
            </w:r>
          </w:p>
        </w:tc>
        <w:tc>
          <w:tcPr>
            <w:tcW w:w="3076" w:type="dxa"/>
          </w:tcPr>
          <w:p w:rsidR="00902C22" w:rsidRPr="00902C22" w:rsidRDefault="00902C22" w:rsidP="009C5B72">
            <w:pPr>
              <w:pStyle w:val="TAH"/>
            </w:pPr>
            <w:r w:rsidRPr="00902C22">
              <w:t>Remarks</w:t>
            </w:r>
          </w:p>
        </w:tc>
      </w:tr>
      <w:tr w:rsidR="00902C22" w:rsidRPr="00902C22" w:rsidTr="009C5B72">
        <w:trPr>
          <w:jc w:val="center"/>
        </w:trPr>
        <w:tc>
          <w:tcPr>
            <w:tcW w:w="4210" w:type="dxa"/>
          </w:tcPr>
          <w:p w:rsidR="00902C22" w:rsidRPr="00902C22" w:rsidRDefault="00902C22" w:rsidP="009C5B72">
            <w:pPr>
              <w:pStyle w:val="TAL"/>
            </w:pPr>
            <w:r w:rsidRPr="00902C22">
              <w:t>Suitable for hybrid backhaul</w:t>
            </w:r>
          </w:p>
        </w:tc>
        <w:tc>
          <w:tcPr>
            <w:tcW w:w="1275" w:type="dxa"/>
          </w:tcPr>
          <w:p w:rsidR="00902C22" w:rsidRPr="00902C22" w:rsidRDefault="00902C22" w:rsidP="009C5B72">
            <w:pPr>
              <w:pStyle w:val="TAL"/>
            </w:pPr>
            <w:r w:rsidRPr="00902C22">
              <w:t>Yes</w:t>
            </w:r>
          </w:p>
        </w:tc>
        <w:tc>
          <w:tcPr>
            <w:tcW w:w="1293" w:type="dxa"/>
          </w:tcPr>
          <w:p w:rsidR="00902C22" w:rsidRPr="00902C22" w:rsidRDefault="00902C22" w:rsidP="009C5B72">
            <w:pPr>
              <w:pStyle w:val="TAL"/>
              <w:rPr>
                <w:lang w:eastAsia="zh-CN"/>
              </w:rPr>
            </w:pPr>
            <w:r w:rsidRPr="00902C22">
              <w:rPr>
                <w:lang w:eastAsia="zh-CN"/>
              </w:rPr>
              <w:t>Yes</w:t>
            </w:r>
          </w:p>
        </w:tc>
        <w:tc>
          <w:tcPr>
            <w:tcW w:w="3076" w:type="dxa"/>
          </w:tcPr>
          <w:p w:rsidR="00902C22" w:rsidRPr="00902C22" w:rsidRDefault="00902C22" w:rsidP="009C5B72">
            <w:pPr>
              <w:pStyle w:val="TAL"/>
            </w:pPr>
            <w:r w:rsidRPr="00902C22">
              <w:t>Hybrid means a combination of terrestrial and satellite</w:t>
            </w:r>
          </w:p>
        </w:tc>
      </w:tr>
      <w:tr w:rsidR="00902C22" w:rsidRPr="00902C22" w:rsidTr="009C5B72">
        <w:trPr>
          <w:jc w:val="center"/>
        </w:trPr>
        <w:tc>
          <w:tcPr>
            <w:tcW w:w="4210" w:type="dxa"/>
          </w:tcPr>
          <w:p w:rsidR="00902C22" w:rsidRPr="00902C22" w:rsidRDefault="00902C22" w:rsidP="009C5B72">
            <w:pPr>
              <w:pStyle w:val="TAL"/>
            </w:pPr>
            <w:r w:rsidRPr="00902C22">
              <w:t>Suitable for backhaul with non-satellite QoS limitations</w:t>
            </w:r>
          </w:p>
        </w:tc>
        <w:tc>
          <w:tcPr>
            <w:tcW w:w="1275" w:type="dxa"/>
          </w:tcPr>
          <w:p w:rsidR="00902C22" w:rsidRPr="00902C22" w:rsidRDefault="00902C22" w:rsidP="009C5B72">
            <w:pPr>
              <w:pStyle w:val="TAL"/>
            </w:pPr>
            <w:r w:rsidRPr="00902C22">
              <w:t>Yes</w:t>
            </w:r>
          </w:p>
        </w:tc>
        <w:tc>
          <w:tcPr>
            <w:tcW w:w="1293" w:type="dxa"/>
          </w:tcPr>
          <w:p w:rsidR="00902C22" w:rsidRPr="00902C22" w:rsidRDefault="00902C22" w:rsidP="009C5B72">
            <w:pPr>
              <w:pStyle w:val="TAL"/>
              <w:rPr>
                <w:lang w:eastAsia="zh-CN"/>
              </w:rPr>
            </w:pPr>
            <w:r w:rsidRPr="00902C22">
              <w:rPr>
                <w:lang w:eastAsia="zh-CN"/>
              </w:rPr>
              <w:t>Yes</w:t>
            </w:r>
          </w:p>
        </w:tc>
        <w:tc>
          <w:tcPr>
            <w:tcW w:w="3076" w:type="dxa"/>
          </w:tcPr>
          <w:p w:rsidR="00902C22" w:rsidRPr="00902C22" w:rsidRDefault="00902C22" w:rsidP="009C5B72">
            <w:pPr>
              <w:pStyle w:val="TAL"/>
            </w:pPr>
            <w:r w:rsidRPr="00902C22">
              <w:t>QoS limitations are not limited to latency: they could also be high packet loss, high jitter, etc.</w:t>
            </w:r>
          </w:p>
        </w:tc>
      </w:tr>
      <w:tr w:rsidR="00902C22" w:rsidRPr="00902C22" w:rsidTr="009C5B72">
        <w:trPr>
          <w:jc w:val="center"/>
        </w:trPr>
        <w:tc>
          <w:tcPr>
            <w:tcW w:w="4210" w:type="dxa"/>
          </w:tcPr>
          <w:p w:rsidR="00902C22" w:rsidRPr="00902C22" w:rsidRDefault="00902C22" w:rsidP="009C5B72">
            <w:pPr>
              <w:pStyle w:val="TAL"/>
            </w:pPr>
            <w:r w:rsidRPr="00902C22">
              <w:t>Suitable for multi-UPF deployments</w:t>
            </w:r>
          </w:p>
        </w:tc>
        <w:tc>
          <w:tcPr>
            <w:tcW w:w="1275" w:type="dxa"/>
          </w:tcPr>
          <w:p w:rsidR="00902C22" w:rsidRPr="00902C22" w:rsidRDefault="00902C22" w:rsidP="009C5B72">
            <w:pPr>
              <w:pStyle w:val="TAL"/>
            </w:pPr>
            <w:r w:rsidRPr="00902C22">
              <w:t>Yes</w:t>
            </w:r>
          </w:p>
        </w:tc>
        <w:tc>
          <w:tcPr>
            <w:tcW w:w="1293" w:type="dxa"/>
          </w:tcPr>
          <w:p w:rsidR="00902C22" w:rsidRPr="00902C22" w:rsidRDefault="00902C22" w:rsidP="009C5B72">
            <w:pPr>
              <w:pStyle w:val="TAL"/>
              <w:rPr>
                <w:lang w:eastAsia="zh-CN"/>
              </w:rPr>
            </w:pPr>
            <w:r w:rsidRPr="00902C22">
              <w:rPr>
                <w:lang w:eastAsia="zh-CN"/>
              </w:rPr>
              <w:t>Yes</w:t>
            </w:r>
          </w:p>
        </w:tc>
        <w:tc>
          <w:tcPr>
            <w:tcW w:w="3076" w:type="dxa"/>
          </w:tcPr>
          <w:p w:rsidR="00902C22" w:rsidRPr="00902C22" w:rsidRDefault="00902C22" w:rsidP="009C5B72">
            <w:pPr>
              <w:pStyle w:val="TAL"/>
            </w:pPr>
          </w:p>
        </w:tc>
      </w:tr>
      <w:tr w:rsidR="00902C22" w:rsidRPr="00902C22" w:rsidTr="009C5B72">
        <w:trPr>
          <w:jc w:val="center"/>
        </w:trPr>
        <w:tc>
          <w:tcPr>
            <w:tcW w:w="4210" w:type="dxa"/>
          </w:tcPr>
          <w:p w:rsidR="00902C22" w:rsidRPr="00902C22" w:rsidRDefault="00902C22" w:rsidP="009C5B72">
            <w:pPr>
              <w:pStyle w:val="TAL"/>
            </w:pPr>
            <w:r w:rsidRPr="00902C22">
              <w:t>Changes to AMF needed</w:t>
            </w:r>
          </w:p>
        </w:tc>
        <w:tc>
          <w:tcPr>
            <w:tcW w:w="1275" w:type="dxa"/>
          </w:tcPr>
          <w:p w:rsidR="00902C22" w:rsidRPr="00902C22" w:rsidRDefault="00902C22" w:rsidP="009C5B72">
            <w:pPr>
              <w:pStyle w:val="TAL"/>
              <w:rPr>
                <w:lang w:eastAsia="zh-CN"/>
              </w:rPr>
            </w:pPr>
            <w:r w:rsidRPr="00902C22">
              <w:rPr>
                <w:lang w:eastAsia="zh-CN"/>
              </w:rPr>
              <w:t>No</w:t>
            </w:r>
          </w:p>
        </w:tc>
        <w:tc>
          <w:tcPr>
            <w:tcW w:w="1293" w:type="dxa"/>
          </w:tcPr>
          <w:p w:rsidR="00902C22" w:rsidRPr="00902C22" w:rsidRDefault="00902C22" w:rsidP="009C5B72">
            <w:pPr>
              <w:pStyle w:val="TAL"/>
              <w:rPr>
                <w:lang w:eastAsia="zh-CN"/>
              </w:rPr>
            </w:pPr>
            <w:r w:rsidRPr="00902C22">
              <w:rPr>
                <w:lang w:eastAsia="zh-CN"/>
              </w:rPr>
              <w:t>Yes</w:t>
            </w:r>
          </w:p>
        </w:tc>
        <w:tc>
          <w:tcPr>
            <w:tcW w:w="3076" w:type="dxa"/>
          </w:tcPr>
          <w:p w:rsidR="00902C22" w:rsidRPr="00902C22" w:rsidRDefault="00902C22" w:rsidP="009C5B72">
            <w:pPr>
              <w:pStyle w:val="TAL"/>
              <w:rPr>
                <w:lang w:eastAsia="zh-CN"/>
              </w:rPr>
            </w:pPr>
            <w:r w:rsidRPr="00902C22">
              <w:rPr>
                <w:lang w:eastAsia="zh-CN"/>
              </w:rPr>
              <w:t>AMF needs to send backhaul info to the SMF</w:t>
            </w:r>
          </w:p>
        </w:tc>
      </w:tr>
      <w:tr w:rsidR="00902C22" w:rsidRPr="00902C22" w:rsidTr="009C5B72">
        <w:trPr>
          <w:jc w:val="center"/>
        </w:trPr>
        <w:tc>
          <w:tcPr>
            <w:tcW w:w="4210" w:type="dxa"/>
          </w:tcPr>
          <w:p w:rsidR="00902C22" w:rsidRPr="00902C22" w:rsidRDefault="00902C22" w:rsidP="009C5B72">
            <w:pPr>
              <w:pStyle w:val="TAL"/>
            </w:pPr>
            <w:r w:rsidRPr="00902C22">
              <w:t>Changes to SMF needed</w:t>
            </w:r>
          </w:p>
        </w:tc>
        <w:tc>
          <w:tcPr>
            <w:tcW w:w="1275" w:type="dxa"/>
          </w:tcPr>
          <w:p w:rsidR="00902C22" w:rsidRPr="00902C22" w:rsidRDefault="00902C22" w:rsidP="009C5B72">
            <w:pPr>
              <w:pStyle w:val="TAL"/>
            </w:pPr>
            <w:r w:rsidRPr="00902C22">
              <w:t>Yes</w:t>
            </w:r>
          </w:p>
        </w:tc>
        <w:tc>
          <w:tcPr>
            <w:tcW w:w="1293" w:type="dxa"/>
          </w:tcPr>
          <w:p w:rsidR="00902C22" w:rsidRPr="00902C22" w:rsidRDefault="00902C22" w:rsidP="009C5B72">
            <w:pPr>
              <w:pStyle w:val="TAL"/>
            </w:pPr>
            <w:r w:rsidRPr="00902C22">
              <w:t>Yes</w:t>
            </w:r>
          </w:p>
        </w:tc>
        <w:tc>
          <w:tcPr>
            <w:tcW w:w="3076" w:type="dxa"/>
          </w:tcPr>
          <w:p w:rsidR="00902C22" w:rsidRPr="00902C22" w:rsidRDefault="00902C22" w:rsidP="009C5B72">
            <w:pPr>
              <w:pStyle w:val="TAL"/>
            </w:pPr>
          </w:p>
        </w:tc>
      </w:tr>
      <w:tr w:rsidR="00902C22" w:rsidRPr="00902C22" w:rsidTr="009C5B72">
        <w:trPr>
          <w:jc w:val="center"/>
        </w:trPr>
        <w:tc>
          <w:tcPr>
            <w:tcW w:w="4210" w:type="dxa"/>
          </w:tcPr>
          <w:p w:rsidR="00902C22" w:rsidRPr="00902C22" w:rsidRDefault="00902C22" w:rsidP="009C5B72">
            <w:pPr>
              <w:pStyle w:val="TAL"/>
            </w:pPr>
            <w:r w:rsidRPr="00902C22">
              <w:t>Changes to PCF needed</w:t>
            </w:r>
          </w:p>
        </w:tc>
        <w:tc>
          <w:tcPr>
            <w:tcW w:w="1275" w:type="dxa"/>
          </w:tcPr>
          <w:p w:rsidR="00902C22" w:rsidRPr="00902C22" w:rsidRDefault="00902C22" w:rsidP="009C5B72">
            <w:pPr>
              <w:pStyle w:val="TAL"/>
            </w:pPr>
            <w:r w:rsidRPr="00902C22">
              <w:t>Yes</w:t>
            </w:r>
          </w:p>
        </w:tc>
        <w:tc>
          <w:tcPr>
            <w:tcW w:w="1293" w:type="dxa"/>
          </w:tcPr>
          <w:p w:rsidR="00902C22" w:rsidRPr="00902C22" w:rsidRDefault="00902C22" w:rsidP="009C5B72">
            <w:pPr>
              <w:pStyle w:val="TAL"/>
            </w:pPr>
            <w:r w:rsidRPr="00902C22">
              <w:t>Yes</w:t>
            </w:r>
          </w:p>
        </w:tc>
        <w:tc>
          <w:tcPr>
            <w:tcW w:w="3076" w:type="dxa"/>
          </w:tcPr>
          <w:p w:rsidR="00902C22" w:rsidRPr="00902C22" w:rsidRDefault="00902C22" w:rsidP="009C5B72">
            <w:pPr>
              <w:pStyle w:val="TAL"/>
            </w:pPr>
          </w:p>
        </w:tc>
      </w:tr>
      <w:tr w:rsidR="00902C22" w:rsidRPr="00902C22" w:rsidTr="009C5B72">
        <w:trPr>
          <w:jc w:val="center"/>
        </w:trPr>
        <w:tc>
          <w:tcPr>
            <w:tcW w:w="4210" w:type="dxa"/>
          </w:tcPr>
          <w:p w:rsidR="00902C22" w:rsidRPr="00902C22" w:rsidRDefault="00902C22" w:rsidP="009C5B72">
            <w:pPr>
              <w:pStyle w:val="TAL"/>
            </w:pPr>
            <w:r w:rsidRPr="00902C22">
              <w:t>Changes to UPF needed</w:t>
            </w:r>
          </w:p>
        </w:tc>
        <w:tc>
          <w:tcPr>
            <w:tcW w:w="1275" w:type="dxa"/>
          </w:tcPr>
          <w:p w:rsidR="00902C22" w:rsidRPr="00902C22" w:rsidRDefault="00902C22" w:rsidP="009C5B72">
            <w:pPr>
              <w:pStyle w:val="TAL"/>
            </w:pPr>
            <w:r w:rsidRPr="00902C22">
              <w:t>Yes</w:t>
            </w:r>
          </w:p>
        </w:tc>
        <w:tc>
          <w:tcPr>
            <w:tcW w:w="1293" w:type="dxa"/>
          </w:tcPr>
          <w:p w:rsidR="00902C22" w:rsidRPr="00902C22" w:rsidRDefault="00902C22" w:rsidP="009C5B72">
            <w:pPr>
              <w:pStyle w:val="TAL"/>
            </w:pPr>
            <w:r w:rsidRPr="00902C22">
              <w:t>No</w:t>
            </w:r>
          </w:p>
        </w:tc>
        <w:tc>
          <w:tcPr>
            <w:tcW w:w="3076" w:type="dxa"/>
          </w:tcPr>
          <w:p w:rsidR="00902C22" w:rsidRPr="00902C22" w:rsidRDefault="00902C22" w:rsidP="009C5B72">
            <w:pPr>
              <w:pStyle w:val="TAL"/>
            </w:pPr>
          </w:p>
        </w:tc>
      </w:tr>
      <w:tr w:rsidR="00902C22" w:rsidRPr="00902C22" w:rsidTr="009C5B72">
        <w:trPr>
          <w:jc w:val="center"/>
        </w:trPr>
        <w:tc>
          <w:tcPr>
            <w:tcW w:w="4210" w:type="dxa"/>
          </w:tcPr>
          <w:p w:rsidR="00902C22" w:rsidRPr="00902C22" w:rsidRDefault="00902C22" w:rsidP="009C5B72">
            <w:pPr>
              <w:pStyle w:val="TAL"/>
            </w:pPr>
            <w:r w:rsidRPr="00902C22">
              <w:t>Changes to N4 protocol/interface needed</w:t>
            </w:r>
          </w:p>
        </w:tc>
        <w:tc>
          <w:tcPr>
            <w:tcW w:w="1275" w:type="dxa"/>
          </w:tcPr>
          <w:p w:rsidR="00902C22" w:rsidRPr="00902C22" w:rsidRDefault="00902C22" w:rsidP="009C5B72">
            <w:pPr>
              <w:pStyle w:val="TAL"/>
            </w:pPr>
            <w:r w:rsidRPr="00902C22">
              <w:t>Yes</w:t>
            </w:r>
          </w:p>
        </w:tc>
        <w:tc>
          <w:tcPr>
            <w:tcW w:w="1293" w:type="dxa"/>
          </w:tcPr>
          <w:p w:rsidR="00902C22" w:rsidRPr="00902C22" w:rsidRDefault="00902C22" w:rsidP="009C5B72">
            <w:pPr>
              <w:pStyle w:val="TAL"/>
            </w:pPr>
            <w:r w:rsidRPr="00902C22">
              <w:t>No</w:t>
            </w:r>
          </w:p>
        </w:tc>
        <w:tc>
          <w:tcPr>
            <w:tcW w:w="3076" w:type="dxa"/>
          </w:tcPr>
          <w:p w:rsidR="00902C22" w:rsidRPr="00902C22" w:rsidRDefault="00902C22" w:rsidP="009C5B72">
            <w:pPr>
              <w:pStyle w:val="TAL"/>
            </w:pPr>
          </w:p>
        </w:tc>
      </w:tr>
      <w:tr w:rsidR="00902C22" w:rsidRPr="00902C22" w:rsidTr="009C5B72">
        <w:trPr>
          <w:jc w:val="center"/>
        </w:trPr>
        <w:tc>
          <w:tcPr>
            <w:tcW w:w="4210" w:type="dxa"/>
          </w:tcPr>
          <w:p w:rsidR="00902C22" w:rsidRPr="00902C22" w:rsidRDefault="00902C22" w:rsidP="009C5B72">
            <w:pPr>
              <w:pStyle w:val="TAL"/>
            </w:pPr>
            <w:r w:rsidRPr="00902C22">
              <w:t>Changes to SBI between AMF and SMF needed</w:t>
            </w:r>
          </w:p>
        </w:tc>
        <w:tc>
          <w:tcPr>
            <w:tcW w:w="1275" w:type="dxa"/>
          </w:tcPr>
          <w:p w:rsidR="00902C22" w:rsidRPr="00902C22" w:rsidRDefault="00902C22" w:rsidP="009C5B72">
            <w:pPr>
              <w:pStyle w:val="TAL"/>
            </w:pPr>
            <w:r w:rsidRPr="00902C22">
              <w:t>No</w:t>
            </w:r>
          </w:p>
        </w:tc>
        <w:tc>
          <w:tcPr>
            <w:tcW w:w="1293" w:type="dxa"/>
          </w:tcPr>
          <w:p w:rsidR="00902C22" w:rsidRPr="00902C22" w:rsidRDefault="00902C22" w:rsidP="009C5B72">
            <w:pPr>
              <w:pStyle w:val="TAL"/>
            </w:pPr>
            <w:r w:rsidRPr="00902C22">
              <w:t>Yes</w:t>
            </w:r>
          </w:p>
        </w:tc>
        <w:tc>
          <w:tcPr>
            <w:tcW w:w="3076" w:type="dxa"/>
          </w:tcPr>
          <w:p w:rsidR="00902C22" w:rsidRPr="00902C22" w:rsidRDefault="00902C22" w:rsidP="009C5B72">
            <w:pPr>
              <w:pStyle w:val="TAL"/>
            </w:pPr>
            <w:r w:rsidRPr="00902C22">
              <w:t>SBI = Service Based Interface, i.e. it refers to the SBA clients and servers that make use of the SBA architecture, e.g. AMF as SBA client and SMF as SBA server</w:t>
            </w:r>
          </w:p>
        </w:tc>
      </w:tr>
      <w:tr w:rsidR="00902C22" w:rsidRPr="00902C22" w:rsidTr="009C5B72">
        <w:trPr>
          <w:jc w:val="center"/>
        </w:trPr>
        <w:tc>
          <w:tcPr>
            <w:tcW w:w="4210" w:type="dxa"/>
          </w:tcPr>
          <w:p w:rsidR="00902C22" w:rsidRPr="00902C22" w:rsidRDefault="00902C22" w:rsidP="009C5B72">
            <w:pPr>
              <w:pStyle w:val="TAL"/>
            </w:pPr>
            <w:r w:rsidRPr="00902C22">
              <w:t>Changes to SBI between SMF and PCF needed</w:t>
            </w:r>
          </w:p>
        </w:tc>
        <w:tc>
          <w:tcPr>
            <w:tcW w:w="1275" w:type="dxa"/>
          </w:tcPr>
          <w:p w:rsidR="00902C22" w:rsidRPr="00902C22" w:rsidRDefault="00902C22" w:rsidP="009C5B72">
            <w:pPr>
              <w:pStyle w:val="TAL"/>
            </w:pPr>
            <w:r w:rsidRPr="00902C22">
              <w:t>Yes</w:t>
            </w:r>
          </w:p>
        </w:tc>
        <w:tc>
          <w:tcPr>
            <w:tcW w:w="1293" w:type="dxa"/>
          </w:tcPr>
          <w:p w:rsidR="00902C22" w:rsidRPr="00902C22" w:rsidRDefault="00902C22" w:rsidP="009C5B72">
            <w:pPr>
              <w:pStyle w:val="TAL"/>
            </w:pPr>
            <w:r w:rsidRPr="00902C22">
              <w:t>Yes</w:t>
            </w:r>
          </w:p>
        </w:tc>
        <w:tc>
          <w:tcPr>
            <w:tcW w:w="3076" w:type="dxa"/>
          </w:tcPr>
          <w:p w:rsidR="00902C22" w:rsidRPr="00902C22" w:rsidRDefault="00902C22" w:rsidP="009C5B72">
            <w:pPr>
              <w:pStyle w:val="TAL"/>
            </w:pPr>
            <w:r w:rsidRPr="00902C22">
              <w:t>SBI = Service Based Interface, i.e. it refers to the SBA clients and servers that make use of the SBA architecture, e.g. SMF as SBA client and PCF as SBA server</w:t>
            </w:r>
          </w:p>
        </w:tc>
      </w:tr>
    </w:tbl>
    <w:p w:rsidR="00902C22" w:rsidRPr="00902C22" w:rsidRDefault="00902C22" w:rsidP="00902C22">
      <w:pPr>
        <w:rPr>
          <w:lang w:eastAsia="zh-CN"/>
        </w:rPr>
      </w:pPr>
    </w:p>
    <w:p w:rsidR="00902C22" w:rsidRPr="00902C22" w:rsidRDefault="00902C22" w:rsidP="00902C22">
      <w:pPr>
        <w:pStyle w:val="EditorsNote"/>
        <w:rPr>
          <w:lang w:eastAsia="zh-CN"/>
        </w:rPr>
      </w:pPr>
      <w:r w:rsidRPr="00902C22">
        <w:rPr>
          <w:lang w:eastAsia="zh-CN"/>
        </w:rPr>
        <w:t>Editor's note: both solutions need further details especially with respect to the changes needed in the PCF before this evaluation can be concluded.</w:t>
      </w:r>
    </w:p>
    <w:p w:rsidR="00902C22" w:rsidRPr="00902C22" w:rsidRDefault="00902C22" w:rsidP="00902C22">
      <w:pPr>
        <w:pStyle w:val="EditorsNote"/>
        <w:rPr>
          <w:lang w:eastAsia="zh-CN"/>
        </w:rPr>
      </w:pPr>
      <w:r w:rsidRPr="00902C22">
        <w:rPr>
          <w:lang w:eastAsia="zh-CN"/>
        </w:rPr>
        <w:t>Editor's note: the impact of combining Solution #3 and Solution #5, especially on the required functionality of the SMF, is FFS.</w:t>
      </w:r>
    </w:p>
    <w:p w:rsidR="00902C22" w:rsidRPr="00902C22" w:rsidRDefault="00902C22" w:rsidP="00902C22">
      <w:pPr>
        <w:pStyle w:val="Heading2"/>
      </w:pPr>
      <w:bookmarkStart w:id="100" w:name="_Toc17295296"/>
      <w:r w:rsidRPr="00902C22">
        <w:t>7.2</w:t>
      </w:r>
      <w:r w:rsidRPr="00902C22">
        <w:tab/>
        <w:t>Evaluation of solutions for Key Issue #8 - The role of satellite link in content distribution towards the edge</w:t>
      </w:r>
      <w:bookmarkEnd w:id="100"/>
    </w:p>
    <w:p w:rsidR="00902C22" w:rsidRPr="00902C22" w:rsidRDefault="00902C22" w:rsidP="00902C22">
      <w:pPr>
        <w:rPr>
          <w:lang w:eastAsia="zh-CN"/>
        </w:rPr>
      </w:pPr>
      <w:r w:rsidRPr="00902C22">
        <w:rPr>
          <w:lang w:eastAsia="zh-CN"/>
        </w:rPr>
        <w:t>For Key Issue #8 - "The role of satellite link in content distribution towards the edge" a unique solution has been proposed:</w:t>
      </w:r>
    </w:p>
    <w:p w:rsidR="00902C22" w:rsidRPr="00902C22" w:rsidRDefault="00902C22" w:rsidP="00902C22">
      <w:pPr>
        <w:pStyle w:val="B1"/>
        <w:rPr>
          <w:lang w:eastAsia="zh-CN"/>
        </w:rPr>
      </w:pPr>
      <w:r w:rsidRPr="00902C22">
        <w:rPr>
          <w:lang w:eastAsia="zh-CN"/>
        </w:rPr>
        <w:t>-</w:t>
      </w:r>
      <w:r w:rsidRPr="00902C22">
        <w:rPr>
          <w:lang w:eastAsia="zh-CN"/>
        </w:rPr>
        <w:tab/>
        <w:t>Solution #6 - Role of satellite backhaul in content distribution towards the edge Two approaches are proposed within Solution 6:</w:t>
      </w:r>
    </w:p>
    <w:p w:rsidR="00902C22" w:rsidRPr="00902C22" w:rsidRDefault="00902C22" w:rsidP="00902C22">
      <w:pPr>
        <w:pStyle w:val="B2"/>
        <w:rPr>
          <w:lang w:eastAsia="zh-CN"/>
        </w:rPr>
      </w:pPr>
      <w:r w:rsidRPr="00902C22">
        <w:rPr>
          <w:lang w:eastAsia="zh-CN"/>
        </w:rPr>
        <w:t>-</w:t>
      </w:r>
      <w:r w:rsidRPr="00902C22">
        <w:rPr>
          <w:lang w:eastAsia="zh-CN"/>
        </w:rPr>
        <w:tab/>
        <w:t xml:space="preserve">Approach #A: Uplink classifier based Approach: This approach proposes to use UL CL standardized in </w:t>
      </w:r>
      <w:r w:rsidR="00354BC3" w:rsidRPr="00902C22">
        <w:rPr>
          <w:lang w:eastAsia="zh-CN"/>
        </w:rPr>
        <w:t>TS</w:t>
      </w:r>
      <w:r w:rsidR="00354BC3">
        <w:rPr>
          <w:lang w:eastAsia="zh-CN"/>
        </w:rPr>
        <w:t> </w:t>
      </w:r>
      <w:r w:rsidR="00354BC3" w:rsidRPr="00902C22">
        <w:rPr>
          <w:lang w:eastAsia="zh-CN"/>
        </w:rPr>
        <w:t>23.501</w:t>
      </w:r>
      <w:r w:rsidR="00354BC3">
        <w:rPr>
          <w:lang w:eastAsia="zh-CN"/>
        </w:rPr>
        <w:t> </w:t>
      </w:r>
      <w:r w:rsidR="00354BC3" w:rsidRPr="00902C22">
        <w:rPr>
          <w:lang w:eastAsia="zh-CN"/>
        </w:rPr>
        <w:t>[</w:t>
      </w:r>
      <w:r w:rsidRPr="00902C22">
        <w:rPr>
          <w:lang w:eastAsia="zh-CN"/>
        </w:rPr>
        <w:t xml:space="preserve">6] clause 5.6.4.2 and </w:t>
      </w:r>
      <w:r w:rsidR="00354BC3" w:rsidRPr="00902C22">
        <w:rPr>
          <w:lang w:eastAsia="zh-CN"/>
        </w:rPr>
        <w:t>TS</w:t>
      </w:r>
      <w:r w:rsidR="00354BC3">
        <w:rPr>
          <w:lang w:eastAsia="zh-CN"/>
        </w:rPr>
        <w:t> </w:t>
      </w:r>
      <w:r w:rsidR="00354BC3" w:rsidRPr="00902C22">
        <w:rPr>
          <w:lang w:eastAsia="zh-CN"/>
        </w:rPr>
        <w:t>23.502</w:t>
      </w:r>
      <w:r w:rsidR="00354BC3">
        <w:rPr>
          <w:lang w:eastAsia="zh-CN"/>
        </w:rPr>
        <w:t> </w:t>
      </w:r>
      <w:r w:rsidR="00354BC3" w:rsidRPr="00902C22">
        <w:rPr>
          <w:lang w:eastAsia="zh-CN"/>
        </w:rPr>
        <w:t>[</w:t>
      </w:r>
      <w:r w:rsidRPr="00902C22">
        <w:rPr>
          <w:lang w:eastAsia="zh-CN"/>
        </w:rPr>
        <w:t>3] clause 4.3.5.4. A UPF supporting UL CL is selected and diverts the traffic which matches with traffic filters provided by SMF. This solution should prevent the satellite link from multiple content transmissions. However, this approach implies having a permanent PDU session between the UE and the remote DN, and thus having a satellite link always loaded because of the resource allocation to each PDU session till their release</w:t>
      </w:r>
    </w:p>
    <w:p w:rsidR="00902C22" w:rsidRPr="00902C22" w:rsidRDefault="00902C22" w:rsidP="00902C22">
      <w:pPr>
        <w:pStyle w:val="B2"/>
        <w:rPr>
          <w:lang w:eastAsia="zh-CN"/>
        </w:rPr>
      </w:pPr>
      <w:r w:rsidRPr="00902C22">
        <w:rPr>
          <w:lang w:eastAsia="zh-CN"/>
        </w:rPr>
        <w:t>-</w:t>
      </w:r>
      <w:r w:rsidRPr="00902C22">
        <w:rPr>
          <w:lang w:eastAsia="zh-CN"/>
        </w:rPr>
        <w:tab/>
        <w:t xml:space="preserve">Approach #B- Multi-homing: A multi-homed approach defined in </w:t>
      </w:r>
      <w:r w:rsidR="00354BC3" w:rsidRPr="00902C22">
        <w:rPr>
          <w:lang w:eastAsia="zh-CN"/>
        </w:rPr>
        <w:t>TS</w:t>
      </w:r>
      <w:r w:rsidR="00354BC3">
        <w:rPr>
          <w:lang w:eastAsia="zh-CN"/>
        </w:rPr>
        <w:t> </w:t>
      </w:r>
      <w:r w:rsidR="00354BC3" w:rsidRPr="00902C22">
        <w:rPr>
          <w:lang w:eastAsia="zh-CN"/>
        </w:rPr>
        <w:t>23.501</w:t>
      </w:r>
      <w:r w:rsidR="00354BC3">
        <w:rPr>
          <w:lang w:eastAsia="zh-CN"/>
        </w:rPr>
        <w:t> </w:t>
      </w:r>
      <w:r w:rsidR="00354BC3" w:rsidRPr="00902C22">
        <w:rPr>
          <w:lang w:eastAsia="zh-CN"/>
        </w:rPr>
        <w:t>[</w:t>
      </w:r>
      <w:r w:rsidRPr="00902C22">
        <w:rPr>
          <w:lang w:eastAsia="zh-CN"/>
        </w:rPr>
        <w:t xml:space="preserve">6] clause 5.6.4.2 and </w:t>
      </w:r>
      <w:r w:rsidR="00354BC3" w:rsidRPr="00902C22">
        <w:rPr>
          <w:lang w:eastAsia="zh-CN"/>
        </w:rPr>
        <w:t>TS</w:t>
      </w:r>
      <w:r w:rsidR="00354BC3">
        <w:rPr>
          <w:lang w:eastAsia="zh-CN"/>
        </w:rPr>
        <w:t> </w:t>
      </w:r>
      <w:r w:rsidR="00354BC3" w:rsidRPr="00902C22">
        <w:rPr>
          <w:lang w:eastAsia="zh-CN"/>
        </w:rPr>
        <w:t>23.502</w:t>
      </w:r>
      <w:r w:rsidR="00354BC3">
        <w:rPr>
          <w:lang w:eastAsia="zh-CN"/>
        </w:rPr>
        <w:t> </w:t>
      </w:r>
      <w:r w:rsidR="00354BC3" w:rsidRPr="00902C22">
        <w:rPr>
          <w:lang w:eastAsia="zh-CN"/>
        </w:rPr>
        <w:t>[</w:t>
      </w:r>
      <w:r w:rsidRPr="00902C22">
        <w:rPr>
          <w:lang w:eastAsia="zh-CN"/>
        </w:rPr>
        <w:t>3] clause 4.3.5.4 can also be appropriate. The PDU session is associated to multiple IPv6 prefix and a UPF supporting the Branching Point functionality is configured by SMF. The Branching Point provides traffic forwarding toward the PDU session anchors. Thus, one anchor can route the traffic toward a local DN and the other toward the remote DN.</w:t>
      </w:r>
    </w:p>
    <w:p w:rsidR="00902C22" w:rsidRPr="00902C22" w:rsidRDefault="00902C22" w:rsidP="00902C22">
      <w:pPr>
        <w:rPr>
          <w:lang w:eastAsia="zh-CN"/>
        </w:rPr>
      </w:pPr>
      <w:r w:rsidRPr="00902C22">
        <w:rPr>
          <w:lang w:eastAsia="zh-CN"/>
        </w:rPr>
        <w:t>The evaluation of both approaches indicates that they are based on existing specifications and should not have any impact on existing specifications.</w:t>
      </w:r>
    </w:p>
    <w:p w:rsidR="00902C22" w:rsidRPr="00902C22" w:rsidRDefault="00902C22" w:rsidP="00902C22">
      <w:pPr>
        <w:pStyle w:val="Heading2"/>
      </w:pPr>
      <w:bookmarkStart w:id="101" w:name="_Toc17295297"/>
      <w:r w:rsidRPr="00902C22">
        <w:t>7.3</w:t>
      </w:r>
      <w:r w:rsidRPr="00902C22">
        <w:tab/>
        <w:t>Evaluation of solutions for Key Issue #7 - Multi connectivity with satellite access</w:t>
      </w:r>
      <w:bookmarkEnd w:id="101"/>
    </w:p>
    <w:p w:rsidR="00902C22" w:rsidRPr="00902C22" w:rsidRDefault="00902C22" w:rsidP="00902C22">
      <w:pPr>
        <w:pStyle w:val="EditorsNote"/>
        <w:rPr>
          <w:lang w:eastAsia="zh-CN"/>
        </w:rPr>
      </w:pPr>
      <w:r w:rsidRPr="00902C22">
        <w:rPr>
          <w:lang w:eastAsia="zh-CN"/>
        </w:rPr>
        <w:t>Editor's note:</w:t>
      </w:r>
      <w:r w:rsidRPr="00902C22">
        <w:rPr>
          <w:lang w:eastAsia="zh-CN"/>
        </w:rPr>
        <w:tab/>
        <w:t xml:space="preserve">The MA-PDU of </w:t>
      </w:r>
      <w:r w:rsidR="00354BC3" w:rsidRPr="00902C22">
        <w:rPr>
          <w:lang w:eastAsia="zh-CN"/>
        </w:rPr>
        <w:t>TS</w:t>
      </w:r>
      <w:r w:rsidR="00354BC3">
        <w:rPr>
          <w:lang w:eastAsia="zh-CN"/>
        </w:rPr>
        <w:t> </w:t>
      </w:r>
      <w:r w:rsidR="00354BC3" w:rsidRPr="00902C22">
        <w:rPr>
          <w:lang w:eastAsia="zh-CN"/>
        </w:rPr>
        <w:t>23.501</w:t>
      </w:r>
      <w:r w:rsidR="00354BC3">
        <w:rPr>
          <w:lang w:eastAsia="zh-CN"/>
        </w:rPr>
        <w:t> </w:t>
      </w:r>
      <w:r w:rsidR="00354BC3" w:rsidRPr="00902C22">
        <w:rPr>
          <w:lang w:eastAsia="zh-CN"/>
        </w:rPr>
        <w:t>[</w:t>
      </w:r>
      <w:r w:rsidRPr="00902C22">
        <w:rPr>
          <w:lang w:eastAsia="zh-CN"/>
        </w:rPr>
        <w:t xml:space="preserve">6] is for one 3GPP and one non-3GPP access, so the solution should rather be based on dual-connectivity described in </w:t>
      </w:r>
      <w:r w:rsidR="00354BC3" w:rsidRPr="00902C22">
        <w:rPr>
          <w:lang w:eastAsia="zh-CN"/>
        </w:rPr>
        <w:t>TS</w:t>
      </w:r>
      <w:r w:rsidR="00354BC3">
        <w:rPr>
          <w:lang w:eastAsia="zh-CN"/>
        </w:rPr>
        <w:t> </w:t>
      </w:r>
      <w:r w:rsidR="00354BC3" w:rsidRPr="00902C22">
        <w:rPr>
          <w:lang w:eastAsia="zh-CN"/>
        </w:rPr>
        <w:t>23.501</w:t>
      </w:r>
      <w:r w:rsidR="00354BC3">
        <w:rPr>
          <w:lang w:eastAsia="zh-CN"/>
        </w:rPr>
        <w:t> </w:t>
      </w:r>
      <w:r w:rsidR="00354BC3" w:rsidRPr="00902C22">
        <w:rPr>
          <w:lang w:eastAsia="zh-CN"/>
        </w:rPr>
        <w:t>[</w:t>
      </w:r>
      <w:r w:rsidRPr="00902C22">
        <w:rPr>
          <w:lang w:eastAsia="zh-CN"/>
        </w:rPr>
        <w:t>6]. The evaluation will be made when this new solution is available.</w:t>
      </w:r>
    </w:p>
    <w:p w:rsidR="00902C22" w:rsidRPr="00902C22" w:rsidRDefault="00902C22" w:rsidP="00902C22">
      <w:pPr>
        <w:rPr>
          <w:lang w:eastAsia="zh-CN"/>
        </w:rPr>
      </w:pPr>
      <w:r w:rsidRPr="00902C22">
        <w:rPr>
          <w:lang w:eastAsia="zh-CN"/>
        </w:rPr>
        <w:t>For Key Issue #7 - "Multi connectivity with satellite access" a unique solution has been proposed:</w:t>
      </w:r>
    </w:p>
    <w:p w:rsidR="00902C22" w:rsidRPr="00902C22" w:rsidRDefault="00902C22" w:rsidP="00902C22">
      <w:pPr>
        <w:pStyle w:val="B1"/>
        <w:rPr>
          <w:lang w:eastAsia="zh-CN"/>
        </w:rPr>
      </w:pPr>
      <w:r w:rsidRPr="00902C22">
        <w:rPr>
          <w:lang w:eastAsia="zh-CN"/>
        </w:rPr>
        <w:t>-</w:t>
      </w:r>
      <w:r w:rsidRPr="00902C22">
        <w:rPr>
          <w:lang w:eastAsia="zh-CN"/>
        </w:rPr>
        <w:tab/>
        <w:t>Solution #4: Support of UP path switch between SAT RAN and TER RAN.</w:t>
      </w:r>
    </w:p>
    <w:p w:rsidR="00902C22" w:rsidRPr="00902C22" w:rsidRDefault="00902C22" w:rsidP="00902C22">
      <w:pPr>
        <w:rPr>
          <w:lang w:eastAsia="zh-CN"/>
        </w:rPr>
      </w:pPr>
      <w:r w:rsidRPr="00902C22">
        <w:rPr>
          <w:lang w:eastAsia="zh-CN"/>
        </w:rPr>
        <w:t xml:space="preserve">Solution #4 is based on the modification of the procedures described in </w:t>
      </w:r>
      <w:r w:rsidR="00354BC3" w:rsidRPr="00902C22">
        <w:rPr>
          <w:lang w:eastAsia="zh-CN"/>
        </w:rPr>
        <w:t>TS</w:t>
      </w:r>
      <w:r w:rsidR="00354BC3">
        <w:rPr>
          <w:lang w:eastAsia="zh-CN"/>
        </w:rPr>
        <w:t> </w:t>
      </w:r>
      <w:r w:rsidR="00354BC3" w:rsidRPr="00902C22">
        <w:rPr>
          <w:lang w:eastAsia="zh-CN"/>
        </w:rPr>
        <w:t>23.501</w:t>
      </w:r>
      <w:r w:rsidR="00354BC3">
        <w:rPr>
          <w:lang w:eastAsia="zh-CN"/>
        </w:rPr>
        <w:t> </w:t>
      </w:r>
      <w:r w:rsidR="00354BC3" w:rsidRPr="00902C22">
        <w:rPr>
          <w:lang w:eastAsia="zh-CN"/>
        </w:rPr>
        <w:t>[</w:t>
      </w:r>
      <w:r w:rsidRPr="00902C22">
        <w:rPr>
          <w:lang w:eastAsia="zh-CN"/>
        </w:rPr>
        <w:t xml:space="preserve">6]. When a UE is accessing 5GC via a satellite-based RAN and a terrestrial-based RAN, the UE may establish a MA PDU session as described in </w:t>
      </w:r>
      <w:r w:rsidR="00354BC3" w:rsidRPr="00902C22">
        <w:rPr>
          <w:lang w:eastAsia="zh-CN"/>
        </w:rPr>
        <w:t>TS</w:t>
      </w:r>
      <w:r w:rsidR="00354BC3">
        <w:rPr>
          <w:lang w:eastAsia="zh-CN"/>
        </w:rPr>
        <w:t> </w:t>
      </w:r>
      <w:r w:rsidR="00354BC3" w:rsidRPr="00902C22">
        <w:rPr>
          <w:lang w:eastAsia="zh-CN"/>
        </w:rPr>
        <w:t>23.501</w:t>
      </w:r>
      <w:r w:rsidR="00354BC3">
        <w:rPr>
          <w:lang w:eastAsia="zh-CN"/>
        </w:rPr>
        <w:t> </w:t>
      </w:r>
      <w:r w:rsidR="00354BC3" w:rsidRPr="00902C22">
        <w:rPr>
          <w:lang w:eastAsia="zh-CN"/>
        </w:rPr>
        <w:t>[</w:t>
      </w:r>
      <w:r w:rsidRPr="00902C22">
        <w:rPr>
          <w:lang w:eastAsia="zh-CN"/>
        </w:rPr>
        <w:t>6]. However, at same time, the UE may only activate one UP connection for data transmission. Therefore, while the data transmission via terrestrial access is on-going, if the radio coverage of terrestrial access becomes poor or even being lost, the UE or network can activate the PDU session over satellite access, and then switch the data traffic.</w:t>
      </w:r>
    </w:p>
    <w:p w:rsidR="00902C22" w:rsidRPr="00902C22" w:rsidRDefault="00902C22" w:rsidP="00902C22">
      <w:pPr>
        <w:rPr>
          <w:lang w:eastAsia="zh-CN"/>
        </w:rPr>
      </w:pPr>
      <w:r w:rsidRPr="00902C22">
        <w:rPr>
          <w:lang w:eastAsia="zh-CN"/>
        </w:rPr>
        <w:t>The evaluation of the solution indicates this solution assumes that a new RAT would be introduced for satellite access.</w:t>
      </w:r>
    </w:p>
    <w:p w:rsidR="00902C22" w:rsidRPr="00902C22" w:rsidRDefault="00902C22" w:rsidP="00902C22">
      <w:pPr>
        <w:rPr>
          <w:lang w:eastAsia="zh-CN"/>
        </w:rPr>
      </w:pPr>
      <w:r w:rsidRPr="00902C22">
        <w:rPr>
          <w:lang w:eastAsia="zh-CN"/>
        </w:rPr>
        <w:t>Therefore, as this solutions is the only one proposed for this Key Issue, and as a satellite RAT would need to be identified as such, it is proposed that this Solution be also implemented with Solution #2 ("Addition of new RAT type satellite").</w:t>
      </w:r>
    </w:p>
    <w:p w:rsidR="00902C22" w:rsidRPr="00902C22" w:rsidRDefault="00902C22" w:rsidP="00902C22">
      <w:pPr>
        <w:pStyle w:val="Heading1"/>
      </w:pPr>
      <w:bookmarkStart w:id="102" w:name="_Toc17295298"/>
      <w:r w:rsidRPr="00902C22">
        <w:t>8</w:t>
      </w:r>
      <w:r w:rsidRPr="00902C22">
        <w:tab/>
        <w:t>Conclusions</w:t>
      </w:r>
      <w:bookmarkEnd w:id="102"/>
    </w:p>
    <w:p w:rsidR="00902C22" w:rsidRPr="00902C22" w:rsidRDefault="00902C22" w:rsidP="00902C22">
      <w:pPr>
        <w:pStyle w:val="EditorsNote"/>
      </w:pPr>
      <w:r w:rsidRPr="00902C22">
        <w:t>Editor's note:</w:t>
      </w:r>
      <w:r w:rsidRPr="00902C22">
        <w:tab/>
        <w:t>This clause will list conclusions that have been agreed during the course of the study item activities.</w:t>
      </w:r>
    </w:p>
    <w:p w:rsidR="00902C22" w:rsidRPr="00902C22" w:rsidRDefault="00902C22" w:rsidP="00902C22">
      <w:pPr>
        <w:pStyle w:val="Heading2"/>
      </w:pPr>
      <w:bookmarkStart w:id="103" w:name="_Toc17295299"/>
      <w:r w:rsidRPr="00902C22">
        <w:t>8.1</w:t>
      </w:r>
      <w:r w:rsidRPr="00902C22">
        <w:tab/>
        <w:t>Conclusion on solutions for Key Issue #8</w:t>
      </w:r>
      <w:bookmarkEnd w:id="103"/>
    </w:p>
    <w:p w:rsidR="00902C22" w:rsidRPr="00902C22" w:rsidRDefault="00902C22" w:rsidP="00902C22">
      <w:r w:rsidRPr="00902C22">
        <w:t>It is concluded that solution #6 has no impact on the 5GS architecture and thus requires no normative work.</w:t>
      </w:r>
    </w:p>
    <w:p w:rsidR="00902C22" w:rsidRPr="00902C22" w:rsidRDefault="00902C22" w:rsidP="00902C22">
      <w:pPr>
        <w:pStyle w:val="Heading9"/>
      </w:pPr>
      <w:r w:rsidRPr="00902C22">
        <w:rPr>
          <w:lang w:eastAsia="zh-CN"/>
        </w:rPr>
        <w:br w:type="page"/>
      </w:r>
      <w:bookmarkStart w:id="104" w:name="_Toc17295300"/>
      <w:r w:rsidRPr="00902C22">
        <w:t>Annex A:</w:t>
      </w:r>
      <w:r w:rsidRPr="00902C22">
        <w:br/>
        <w:t>Characteristics of satellite systems</w:t>
      </w:r>
      <w:bookmarkEnd w:id="104"/>
    </w:p>
    <w:p w:rsidR="00902C22" w:rsidRPr="00902C22" w:rsidRDefault="00902C22" w:rsidP="00902C22">
      <w:pPr>
        <w:pStyle w:val="Heading1"/>
      </w:pPr>
      <w:bookmarkStart w:id="105" w:name="_Toc17295301"/>
      <w:r w:rsidRPr="00902C22">
        <w:t>A.1</w:t>
      </w:r>
      <w:r w:rsidRPr="00902C22">
        <w:tab/>
        <w:t>General</w:t>
      </w:r>
      <w:bookmarkEnd w:id="105"/>
    </w:p>
    <w:p w:rsidR="00902C22" w:rsidRPr="00902C22" w:rsidRDefault="00902C22" w:rsidP="00902C22">
      <w:pPr>
        <w:jc w:val="both"/>
      </w:pPr>
      <w:r w:rsidRPr="00902C22">
        <w:t>This annex describes the main characteristics of satellite systems when considering their integration with the 5G system.</w:t>
      </w:r>
    </w:p>
    <w:p w:rsidR="00902C22" w:rsidRPr="00902C22" w:rsidRDefault="00902C22" w:rsidP="00902C22">
      <w:pPr>
        <w:pStyle w:val="Heading1"/>
        <w:rPr>
          <w:b/>
        </w:rPr>
      </w:pPr>
      <w:bookmarkStart w:id="106" w:name="_Toc17295302"/>
      <w:r w:rsidRPr="00902C22">
        <w:t>A.2</w:t>
      </w:r>
      <w:r w:rsidRPr="00902C22">
        <w:tab/>
        <w:t>Class of orbit</w:t>
      </w:r>
      <w:bookmarkEnd w:id="106"/>
    </w:p>
    <w:p w:rsidR="00902C22" w:rsidRPr="00902C22" w:rsidRDefault="00902C22" w:rsidP="00902C22">
      <w:r w:rsidRPr="00902C22">
        <w:t>On the one hand, our planet attracts as a main body the much smaller satellite, which motion is dictated as a consequence by the laws of Kepler. On the other hand, the environment of Earth can be also constraining: the higher density of the atmosphere, debris from launchers and former satellites in the lower altitudes, as well as higher energy particles trapped in the Van Allen belts between 2000 and 8000 km's altitudes are to be avoided. These two constraints contribute to defining several classes of orbits that are used for communication satellites:</w:t>
      </w:r>
    </w:p>
    <w:p w:rsidR="00902C22" w:rsidRPr="00902C22" w:rsidRDefault="00902C22" w:rsidP="00902C22">
      <w:pPr>
        <w:pStyle w:val="B1"/>
      </w:pPr>
      <w:r w:rsidRPr="00902C22">
        <w:rPr>
          <w:b/>
        </w:rPr>
        <w:t>-</w:t>
      </w:r>
      <w:r w:rsidRPr="00902C22">
        <w:rPr>
          <w:b/>
        </w:rPr>
        <w:tab/>
        <w:t>Geostationary</w:t>
      </w:r>
      <w:r w:rsidRPr="00902C22">
        <w:t xml:space="preserve"> (GEO) satellites, located precisely in the plane of the Equator at an altitude of 35 786 km, these satellites rotate at the same rate as the Earth's rotation: a GEO satellite stands still with respect to Earth. Thanks to this property, a single GEO satellite is sufficient to create a continuous coverage.</w:t>
      </w:r>
    </w:p>
    <w:p w:rsidR="00902C22" w:rsidRPr="00902C22" w:rsidRDefault="00902C22" w:rsidP="00902C22">
      <w:pPr>
        <w:pStyle w:val="B1"/>
      </w:pPr>
      <w:r w:rsidRPr="00902C22">
        <w:rPr>
          <w:b/>
        </w:rPr>
        <w:t>-</w:t>
      </w:r>
      <w:r w:rsidRPr="00902C22">
        <w:rPr>
          <w:b/>
        </w:rPr>
        <w:tab/>
        <w:t>Non-Geostationary Orbiting</w:t>
      </w:r>
      <w:r w:rsidRPr="00902C22">
        <w:t xml:space="preserve"> (NGSO) satellites: NGSO satellites do not stand still with respect to Earth. Should service continuity be required over time, a number of satellites (a constellation) is required to meet this requirement; the lower the altitude the higher the number of satellites</w:t>
      </w:r>
    </w:p>
    <w:p w:rsidR="00902C22" w:rsidRPr="00902C22" w:rsidRDefault="00902C22" w:rsidP="00902C22">
      <w:pPr>
        <w:pStyle w:val="B1"/>
      </w:pPr>
      <w:r w:rsidRPr="00902C22">
        <w:tab/>
        <w:t>Different classes of NGSO satellites are listed below:</w:t>
      </w:r>
    </w:p>
    <w:p w:rsidR="00902C22" w:rsidRPr="00902C22" w:rsidRDefault="00902C22" w:rsidP="00902C22">
      <w:pPr>
        <w:pStyle w:val="B2"/>
      </w:pPr>
      <w:r w:rsidRPr="00902C22">
        <w:t>-</w:t>
      </w:r>
      <w:r w:rsidRPr="00902C22">
        <w:tab/>
      </w:r>
      <w:r w:rsidRPr="00902C22">
        <w:rPr>
          <w:b/>
        </w:rPr>
        <w:t>Low-Earth Orbiting</w:t>
      </w:r>
      <w:r w:rsidRPr="00902C22">
        <w:t xml:space="preserve"> (LEO) satellites, with altitude ranging 500 km and 2000 km, and with inclination angle of the orbital plane ranging from 0 to more than 90 degrees. These constellations are placed above the International Space Station and debris, and below the first Van Allen belt.</w:t>
      </w:r>
    </w:p>
    <w:p w:rsidR="00902C22" w:rsidRPr="00902C22" w:rsidRDefault="00902C22" w:rsidP="00902C22">
      <w:pPr>
        <w:pStyle w:val="B2"/>
      </w:pPr>
      <w:r w:rsidRPr="00902C22">
        <w:t>-</w:t>
      </w:r>
      <w:r w:rsidRPr="00902C22">
        <w:tab/>
      </w:r>
      <w:r w:rsidRPr="00902C22">
        <w:rPr>
          <w:b/>
        </w:rPr>
        <w:t xml:space="preserve">Medium-Earth Orbiting </w:t>
      </w:r>
      <w:r w:rsidRPr="00902C22">
        <w:t>(MEO) satellites, with altitude ranging from 8000 to 20,000 km. The inclination angle of the orbital plane ranges from 0 to more than 90 degrees. These constellations are placed above the Van Allen belts.</w:t>
      </w:r>
    </w:p>
    <w:p w:rsidR="00902C22" w:rsidRPr="00902C22" w:rsidRDefault="00902C22" w:rsidP="00902C22">
      <w:pPr>
        <w:pStyle w:val="B2"/>
      </w:pPr>
      <w:r w:rsidRPr="00902C22">
        <w:t>-</w:t>
      </w:r>
      <w:r w:rsidRPr="00902C22">
        <w:tab/>
      </w:r>
      <w:r w:rsidRPr="00902C22">
        <w:rPr>
          <w:b/>
        </w:rPr>
        <w:t>Highly-Eccentric Orbiting</w:t>
      </w:r>
      <w:r w:rsidRPr="00902C22">
        <w:t xml:space="preserve"> (HEO) satellites, with a range of operational altitudes (the orbit of such satellites being designed for the spacecraft to be exploited when the vehicle is closer to its apogee - the higher part of the orbit -) between 7,000 km and more than 45,000 km. The inclination angle is selected so as to compensate, completely or partially, the relative motion of Earth with respect to the orbital plane, allowing the satellite to cover successively different parts of Northern land masses (e.g. Western Europe, North America, and Northern Asia).</w:t>
      </w:r>
    </w:p>
    <w:p w:rsidR="00902C22" w:rsidRPr="00902C22" w:rsidRDefault="00902C22" w:rsidP="00902C22">
      <w:pPr>
        <w:pStyle w:val="TH"/>
      </w:pPr>
      <w:r w:rsidRPr="00902C22">
        <w:rPr>
          <w:noProof/>
          <w:lang w:eastAsia="fr-FR"/>
        </w:rPr>
        <w:drawing>
          <wp:inline distT="0" distB="0" distL="0" distR="0">
            <wp:extent cx="2560320" cy="159829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560320" cy="1598295"/>
                    </a:xfrm>
                    <a:prstGeom prst="rect">
                      <a:avLst/>
                    </a:prstGeom>
                    <a:noFill/>
                    <a:ln>
                      <a:noFill/>
                    </a:ln>
                  </pic:spPr>
                </pic:pic>
              </a:graphicData>
            </a:graphic>
          </wp:inline>
        </w:drawing>
      </w:r>
    </w:p>
    <w:p w:rsidR="00902C22" w:rsidRPr="00902C22" w:rsidRDefault="00902C22" w:rsidP="00902C22">
      <w:pPr>
        <w:pStyle w:val="TF"/>
      </w:pPr>
      <w:r w:rsidRPr="00902C22">
        <w:t>Figure A.2-1: Illustration of the classes of orbits of satellites</w:t>
      </w:r>
    </w:p>
    <w:p w:rsidR="00902C22" w:rsidRPr="00902C22" w:rsidRDefault="00902C22" w:rsidP="00902C22">
      <w:pPr>
        <w:pStyle w:val="Heading1"/>
      </w:pPr>
      <w:bookmarkStart w:id="107" w:name="_Toc17295303"/>
      <w:r w:rsidRPr="00902C22">
        <w:t>A.3</w:t>
      </w:r>
      <w:r w:rsidRPr="00902C22">
        <w:tab/>
        <w:t>Geometrical coverage of satellite and propagation delay</w:t>
      </w:r>
      <w:bookmarkEnd w:id="107"/>
    </w:p>
    <w:p w:rsidR="00902C22" w:rsidRPr="00902C22" w:rsidRDefault="00902C22" w:rsidP="00902C22">
      <w:r w:rsidRPr="00902C22">
        <w:t>As depicted in the following figure, the theoretical geometrical coverage of a satellite is associated to its altitude and the minimum elevation angle under which the satellite is seen by the UE above the horizon.</w:t>
      </w:r>
    </w:p>
    <w:p w:rsidR="00902C22" w:rsidRPr="00902C22" w:rsidRDefault="00902C22" w:rsidP="00902C22">
      <w:pPr>
        <w:pStyle w:val="TH"/>
      </w:pPr>
      <w:r w:rsidRPr="00902C22">
        <w:rPr>
          <w:noProof/>
          <w:lang w:eastAsia="fr-FR"/>
        </w:rPr>
        <w:drawing>
          <wp:inline distT="0" distB="0" distL="0" distR="0">
            <wp:extent cx="2703195" cy="1860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03195" cy="1860550"/>
                    </a:xfrm>
                    <a:prstGeom prst="rect">
                      <a:avLst/>
                    </a:prstGeom>
                    <a:noFill/>
                    <a:ln>
                      <a:noFill/>
                    </a:ln>
                  </pic:spPr>
                </pic:pic>
              </a:graphicData>
            </a:graphic>
          </wp:inline>
        </w:drawing>
      </w:r>
    </w:p>
    <w:p w:rsidR="00902C22" w:rsidRPr="00902C22" w:rsidRDefault="00902C22" w:rsidP="00902C22">
      <w:pPr>
        <w:pStyle w:val="TF"/>
      </w:pPr>
      <w:r w:rsidRPr="00902C22">
        <w:t>Figure A.3-1: Illustration of the geometrical coverage of a satellite</w:t>
      </w:r>
    </w:p>
    <w:p w:rsidR="00902C22" w:rsidRPr="00902C22" w:rsidRDefault="00902C22" w:rsidP="00902C22">
      <w:r w:rsidRPr="00902C22">
        <w:t>The following figure illustrates the geometrical coverage for a LEO satellite and for geostationary-satellites:</w:t>
      </w:r>
    </w:p>
    <w:p w:rsidR="00902C22" w:rsidRPr="00902C22" w:rsidRDefault="00902C22" w:rsidP="00902C22">
      <w:pPr>
        <w:pStyle w:val="TH"/>
      </w:pPr>
      <w:r w:rsidRPr="00902C22">
        <w:rPr>
          <w:noProof/>
          <w:lang w:eastAsia="fr-FR"/>
        </w:rPr>
        <w:drawing>
          <wp:inline distT="0" distB="0" distL="0" distR="0">
            <wp:extent cx="3228340" cy="1955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228340" cy="1955800"/>
                    </a:xfrm>
                    <a:prstGeom prst="rect">
                      <a:avLst/>
                    </a:prstGeom>
                    <a:noFill/>
                    <a:ln>
                      <a:noFill/>
                    </a:ln>
                  </pic:spPr>
                </pic:pic>
              </a:graphicData>
            </a:graphic>
          </wp:inline>
        </w:drawing>
      </w:r>
    </w:p>
    <w:p w:rsidR="00902C22" w:rsidRPr="00902C22" w:rsidRDefault="00902C22" w:rsidP="00902C22">
      <w:pPr>
        <w:pStyle w:val="TF"/>
      </w:pPr>
      <w:r w:rsidRPr="00902C22">
        <w:t>Figure A.3-2: Illustration of the geometrical coverage of a LEO satellite and of GEO satellites</w:t>
      </w:r>
    </w:p>
    <w:p w:rsidR="00902C22" w:rsidRPr="00902C22" w:rsidRDefault="00902C22" w:rsidP="00902C22">
      <w:r w:rsidRPr="00902C22">
        <w:t>The following tables provide elevation, distance and geometrical coverage related figures for different classes of satellites:</w:t>
      </w:r>
    </w:p>
    <w:p w:rsidR="00902C22" w:rsidRPr="00902C22" w:rsidRDefault="00902C22" w:rsidP="00902C22">
      <w:pPr>
        <w:pStyle w:val="TH"/>
      </w:pPr>
      <w:r w:rsidRPr="00902C22">
        <w:rPr>
          <w:noProof/>
          <w:lang w:eastAsia="fr-FR"/>
        </w:rPr>
        <w:drawing>
          <wp:inline distT="0" distB="0" distL="0" distR="0">
            <wp:extent cx="4110990" cy="465963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110990" cy="4659630"/>
                    </a:xfrm>
                    <a:prstGeom prst="rect">
                      <a:avLst/>
                    </a:prstGeom>
                    <a:noFill/>
                    <a:ln>
                      <a:noFill/>
                    </a:ln>
                  </pic:spPr>
                </pic:pic>
              </a:graphicData>
            </a:graphic>
          </wp:inline>
        </w:drawing>
      </w:r>
    </w:p>
    <w:p w:rsidR="00902C22" w:rsidRPr="00902C22" w:rsidRDefault="00902C22" w:rsidP="00902C22">
      <w:pPr>
        <w:pStyle w:val="TF"/>
      </w:pPr>
      <w:r w:rsidRPr="00902C22">
        <w:t>Figure A.3-3: Geometrical coverage radius, propagation distance and delay for different orbits</w:t>
      </w:r>
    </w:p>
    <w:p w:rsidR="00902C22" w:rsidRPr="00902C22" w:rsidRDefault="00902C22" w:rsidP="00902C22">
      <w:pPr>
        <w:pStyle w:val="NO"/>
      </w:pPr>
      <w:r w:rsidRPr="00902C22">
        <w:t>NOTE:</w:t>
      </w:r>
      <w:r w:rsidRPr="00902C22">
        <w:tab/>
        <w:t>The above figure provides only examples, some designers may decide to select lower altitudes as this contribute lowering  the propagation delay.</w:t>
      </w:r>
    </w:p>
    <w:p w:rsidR="00902C22" w:rsidRPr="00902C22" w:rsidRDefault="00902C22" w:rsidP="00902C22">
      <w:r w:rsidRPr="00902C22">
        <w:t>The following table illustrates the number of satellites that are necessary for a constellation of satellites to provide continuous coverage for an elevation angle ranging from 5 to 10 degrees. Global coverage may not be fully achieved for MEO or GEO satellite, however in this case the vast majority of the world population is covered.</w:t>
      </w:r>
    </w:p>
    <w:p w:rsidR="00902C22" w:rsidRPr="00902C22" w:rsidRDefault="00902C22" w:rsidP="00902C22">
      <w:pPr>
        <w:pStyle w:val="TH"/>
      </w:pPr>
      <w:r w:rsidRPr="00902C22">
        <w:rPr>
          <w:noProof/>
          <w:lang w:eastAsia="fr-FR"/>
        </w:rPr>
        <w:drawing>
          <wp:inline distT="0" distB="0" distL="0" distR="0">
            <wp:extent cx="2870200" cy="11055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70200" cy="1105535"/>
                    </a:xfrm>
                    <a:prstGeom prst="rect">
                      <a:avLst/>
                    </a:prstGeom>
                    <a:noFill/>
                    <a:ln>
                      <a:noFill/>
                    </a:ln>
                  </pic:spPr>
                </pic:pic>
              </a:graphicData>
            </a:graphic>
          </wp:inline>
        </w:drawing>
      </w:r>
    </w:p>
    <w:p w:rsidR="00902C22" w:rsidRPr="00902C22" w:rsidRDefault="00902C22" w:rsidP="00902C22">
      <w:pPr>
        <w:pStyle w:val="TF"/>
      </w:pPr>
      <w:r w:rsidRPr="00902C22">
        <w:t>Figure A.3-4: Illustration of number satellites in a constellation for continuous Earth coverage</w:t>
      </w:r>
    </w:p>
    <w:p w:rsidR="00902C22" w:rsidRPr="00902C22" w:rsidRDefault="00902C22" w:rsidP="00902C22">
      <w:pPr>
        <w:pStyle w:val="Heading1"/>
        <w:rPr>
          <w:b/>
        </w:rPr>
      </w:pPr>
      <w:bookmarkStart w:id="108" w:name="_Toc17295304"/>
      <w:r w:rsidRPr="00902C22">
        <w:t>A.4</w:t>
      </w:r>
      <w:r w:rsidRPr="00902C22">
        <w:tab/>
        <w:t>Type of satellite communication payloads</w:t>
      </w:r>
      <w:bookmarkEnd w:id="108"/>
    </w:p>
    <w:p w:rsidR="00902C22" w:rsidRPr="00902C22" w:rsidRDefault="00902C22" w:rsidP="00902C22">
      <w:r w:rsidRPr="00902C22">
        <w:t>Communication payloads embarked on-board a satellite are of two main categories, for any type of satellite (whether GEO or NGSO):</w:t>
      </w:r>
    </w:p>
    <w:p w:rsidR="00902C22" w:rsidRPr="00902C22" w:rsidRDefault="00902C22" w:rsidP="00902C22">
      <w:pPr>
        <w:pStyle w:val="B1"/>
      </w:pPr>
      <w:r w:rsidRPr="00902C22">
        <w:rPr>
          <w:b/>
        </w:rPr>
        <w:t>-</w:t>
      </w:r>
      <w:r w:rsidRPr="00902C22">
        <w:rPr>
          <w:b/>
        </w:rPr>
        <w:tab/>
        <w:t>Transparent payloads</w:t>
      </w:r>
      <w:r w:rsidRPr="00902C22">
        <w:t>: the electromagnetic wave that are transmitted from Earth surface are converted by a satellite receive antenna into an electric signal which is channel filtered and amplified by low-noise amplifier (LNA). The signal is then frequency converted. A high power amplifier (HPA) delivers finally the signal to a transmitting antenna generating a reconditioned electromagnetic wave towards the Earth surface where receive station are located.</w:t>
      </w:r>
    </w:p>
    <w:p w:rsidR="00902C22" w:rsidRPr="00902C22" w:rsidRDefault="00902C22" w:rsidP="00902C22">
      <w:pPr>
        <w:pStyle w:val="B1"/>
      </w:pPr>
      <w:r w:rsidRPr="00902C22">
        <w:rPr>
          <w:b/>
        </w:rPr>
        <w:t>-</w:t>
      </w:r>
      <w:r w:rsidRPr="00902C22">
        <w:rPr>
          <w:b/>
        </w:rPr>
        <w:tab/>
        <w:t xml:space="preserve">Regenerative payloads: </w:t>
      </w:r>
      <w:r w:rsidRPr="00902C22">
        <w:t xml:space="preserve">an On-Board Processor (OBP), is inserted between the LNA and the HPA. This OBP allows to convert the air interface between the uplink (from Earth to satellite) and the down link (from satellite to Earth). It allows to correct bits or packet in errors before retransmitting them, or to route packet between beams. Ultimately any network function can be implemented, as the expense of power and mass, thanks to an OBP (including </w:t>
      </w:r>
      <w:proofErr w:type="spellStart"/>
      <w:r w:rsidRPr="00902C22">
        <w:t>gNB</w:t>
      </w:r>
      <w:proofErr w:type="spellEnd"/>
      <w:r w:rsidRPr="00902C22">
        <w:t xml:space="preserve"> CU's or DU's, or any function attached to a CN).</w:t>
      </w:r>
    </w:p>
    <w:p w:rsidR="00902C22" w:rsidRPr="00902C22" w:rsidRDefault="00902C22" w:rsidP="00902C22">
      <w:pPr>
        <w:pStyle w:val="B1"/>
      </w:pPr>
      <w:r w:rsidRPr="00902C22">
        <w:rPr>
          <w:b/>
        </w:rPr>
        <w:t>-</w:t>
      </w:r>
      <w:r w:rsidRPr="00902C22">
        <w:rPr>
          <w:b/>
        </w:rPr>
        <w:tab/>
        <w:t>Inter-Satellite Links (ISL):</w:t>
      </w:r>
      <w:r w:rsidRPr="00902C22">
        <w:t xml:space="preserve"> can also interconnect regenerative satellite payloads. Through ISL's satellites can be interconnected through a dedicated mesh-network.</w:t>
      </w:r>
    </w:p>
    <w:p w:rsidR="00902C22" w:rsidRPr="00902C22" w:rsidRDefault="00902C22" w:rsidP="00902C22">
      <w:pPr>
        <w:pStyle w:val="Heading1"/>
        <w:rPr>
          <w:b/>
        </w:rPr>
      </w:pPr>
      <w:bookmarkStart w:id="109" w:name="_Toc17295305"/>
      <w:r w:rsidRPr="00902C22">
        <w:t>A.5</w:t>
      </w:r>
      <w:r w:rsidRPr="00902C22">
        <w:tab/>
        <w:t>Handovers</w:t>
      </w:r>
      <w:bookmarkEnd w:id="109"/>
    </w:p>
    <w:p w:rsidR="00902C22" w:rsidRPr="00902C22" w:rsidRDefault="00902C22" w:rsidP="00902C22">
      <w:pPr>
        <w:rPr>
          <w:lang w:eastAsia="ko-KR"/>
        </w:rPr>
      </w:pPr>
      <w:r w:rsidRPr="00902C22">
        <w:rPr>
          <w:lang w:eastAsia="ko-KR"/>
        </w:rPr>
        <w:t>While a UE would stand still, hand overs from one satellite to another satellite could be imposed by the motion of NGSO satellite in a constellation, whilst GEO would stand still with respect to Earth.</w:t>
      </w:r>
    </w:p>
    <w:p w:rsidR="00902C22" w:rsidRPr="00902C22" w:rsidRDefault="00902C22" w:rsidP="00902C22">
      <w:pPr>
        <w:rPr>
          <w:lang w:eastAsia="ko-KR"/>
        </w:rPr>
      </w:pPr>
      <w:r w:rsidRPr="00902C22">
        <w:rPr>
          <w:lang w:eastAsia="ko-KR"/>
        </w:rPr>
        <w:t>The average rate of hand over for a single UE would depend on the actual altitude of spacecrafts in a constellations. Typical values for LEO are in the order of 10 minutes.</w:t>
      </w:r>
    </w:p>
    <w:p w:rsidR="00902C22" w:rsidRPr="00902C22" w:rsidRDefault="00902C22" w:rsidP="00902C22">
      <w:pPr>
        <w:rPr>
          <w:lang w:eastAsia="ko-KR"/>
        </w:rPr>
      </w:pPr>
      <w:r w:rsidRPr="00902C22">
        <w:rPr>
          <w:lang w:eastAsia="ko-KR"/>
        </w:rPr>
        <w:t>Not all UE's would be handed over simultaneously.</w:t>
      </w:r>
    </w:p>
    <w:p w:rsidR="00902C22" w:rsidRPr="00902C22" w:rsidRDefault="00902C22" w:rsidP="00902C22">
      <w:pPr>
        <w:pStyle w:val="EditorsNote"/>
      </w:pPr>
      <w:r w:rsidRPr="00902C22">
        <w:t>Editor's note:</w:t>
      </w:r>
      <w:r w:rsidRPr="00902C22">
        <w:tab/>
        <w:t>The definition of handover has to be clarified.</w:t>
      </w:r>
    </w:p>
    <w:p w:rsidR="00902C22" w:rsidRPr="00902C22" w:rsidRDefault="00902C22" w:rsidP="00902C22">
      <w:pPr>
        <w:pStyle w:val="Heading1"/>
        <w:rPr>
          <w:b/>
        </w:rPr>
      </w:pPr>
      <w:bookmarkStart w:id="110" w:name="_Toc17295306"/>
      <w:r w:rsidRPr="00902C22">
        <w:t>A.6</w:t>
      </w:r>
      <w:r w:rsidRPr="00902C22">
        <w:tab/>
        <w:t>Air interfaces</w:t>
      </w:r>
      <w:bookmarkEnd w:id="110"/>
    </w:p>
    <w:p w:rsidR="00902C22" w:rsidRPr="00902C22" w:rsidRDefault="00902C22" w:rsidP="00902C22">
      <w:r w:rsidRPr="00902C22">
        <w:t>Air interfaces can include:</w:t>
      </w:r>
    </w:p>
    <w:p w:rsidR="00902C22" w:rsidRPr="00902C22" w:rsidRDefault="00902C22" w:rsidP="00902C22">
      <w:pPr>
        <w:pStyle w:val="B1"/>
      </w:pPr>
      <w:r w:rsidRPr="00902C22">
        <w:t>-</w:t>
      </w:r>
      <w:r w:rsidRPr="00902C22">
        <w:tab/>
        <w:t>3GPP defined air interfaces, such as the New Radio;</w:t>
      </w:r>
    </w:p>
    <w:p w:rsidR="00902C22" w:rsidRPr="00902C22" w:rsidRDefault="00902C22" w:rsidP="00902C22">
      <w:pPr>
        <w:pStyle w:val="B1"/>
      </w:pPr>
      <w:r w:rsidRPr="00902C22">
        <w:t>-</w:t>
      </w:r>
      <w:r w:rsidRPr="00902C22">
        <w:tab/>
        <w:t>Non-3GPP defined air interfaces</w:t>
      </w:r>
    </w:p>
    <w:p w:rsidR="00902C22" w:rsidRPr="00902C22" w:rsidRDefault="00902C22" w:rsidP="00902C22">
      <w:r w:rsidRPr="00902C22">
        <w:t>Unless otherwise indicated, 3GPP NR will be assumed in this Technical Report.</w:t>
      </w:r>
    </w:p>
    <w:p w:rsidR="00902C22" w:rsidRPr="00902C22" w:rsidRDefault="00902C22" w:rsidP="00902C22">
      <w:pPr>
        <w:pStyle w:val="Heading1"/>
        <w:rPr>
          <w:b/>
        </w:rPr>
      </w:pPr>
      <w:bookmarkStart w:id="111" w:name="_Toc17295307"/>
      <w:r w:rsidRPr="00902C22">
        <w:t>A.7</w:t>
      </w:r>
      <w:r w:rsidRPr="00902C22">
        <w:tab/>
        <w:t>General considerations on the use of satellite networks</w:t>
      </w:r>
      <w:bookmarkEnd w:id="111"/>
    </w:p>
    <w:p w:rsidR="00902C22" w:rsidRPr="00902C22" w:rsidRDefault="00902C22" w:rsidP="00902C22">
      <w:r w:rsidRPr="00902C22">
        <w:t>In relation to the coverage associate with Non-Geostationary Satellite Networks, or Geostationary-Satellite ones, the use of satellite networks is related to:</w:t>
      </w:r>
    </w:p>
    <w:p w:rsidR="00902C22" w:rsidRPr="00902C22" w:rsidRDefault="00902C22" w:rsidP="00902C22">
      <w:pPr>
        <w:pStyle w:val="B1"/>
        <w:rPr>
          <w:lang w:eastAsia="zh-CN"/>
        </w:rPr>
      </w:pPr>
      <w:r w:rsidRPr="00902C22">
        <w:rPr>
          <w:lang w:eastAsia="zh-CN"/>
        </w:rPr>
        <w:t>-</w:t>
      </w:r>
      <w:r w:rsidRPr="00902C22">
        <w:rPr>
          <w:lang w:eastAsia="zh-CN"/>
        </w:rPr>
        <w:tab/>
        <w:t>The complement of terrestrial networks where these terrestrial networks are not available, permanently for physically (maritime or aeronautical constraints) or economic reasons, or for temporary reasons associated to local a unavailability of a terrestrial of network (drought, Earth quake) or local overload of the demand;</w:t>
      </w:r>
    </w:p>
    <w:p w:rsidR="00902C22" w:rsidRPr="00902C22" w:rsidRDefault="00902C22" w:rsidP="00902C22">
      <w:pPr>
        <w:pStyle w:val="B1"/>
        <w:rPr>
          <w:lang w:eastAsia="zh-CN"/>
        </w:rPr>
      </w:pPr>
      <w:r w:rsidRPr="00902C22">
        <w:rPr>
          <w:lang w:eastAsia="zh-CN"/>
        </w:rPr>
        <w:t>-</w:t>
      </w:r>
      <w:r w:rsidRPr="00902C22">
        <w:rPr>
          <w:lang w:eastAsia="zh-CN"/>
        </w:rPr>
        <w:tab/>
        <w:t>Satellite networks can be used for broadcast over large areas of a same content, for multicast (with acknowledge of delivery of content), for unicast;</w:t>
      </w:r>
    </w:p>
    <w:p w:rsidR="00902C22" w:rsidRPr="00902C22" w:rsidRDefault="00902C22" w:rsidP="00902C22">
      <w:pPr>
        <w:pStyle w:val="B1"/>
        <w:rPr>
          <w:lang w:eastAsia="zh-CN"/>
        </w:rPr>
      </w:pPr>
      <w:r w:rsidRPr="00902C22">
        <w:rPr>
          <w:lang w:eastAsia="zh-CN"/>
        </w:rPr>
        <w:t>-</w:t>
      </w:r>
      <w:r w:rsidRPr="00902C22">
        <w:rPr>
          <w:lang w:eastAsia="zh-CN"/>
        </w:rPr>
        <w:tab/>
        <w:t>Use cases are related to the actual of altitude of the satellite platforms and the associated delay of propagation.</w:t>
      </w:r>
    </w:p>
    <w:p w:rsidR="00902C22" w:rsidRPr="00902C22" w:rsidRDefault="00902C22" w:rsidP="00902C22">
      <w:pPr>
        <w:pStyle w:val="Heading9"/>
      </w:pPr>
      <w:r w:rsidRPr="00902C22">
        <w:rPr>
          <w:lang w:eastAsia="zh-CN"/>
        </w:rPr>
        <w:br w:type="page"/>
      </w:r>
      <w:bookmarkStart w:id="112" w:name="_Toc17295308"/>
      <w:r w:rsidRPr="00902C22">
        <w:t>Annex B:</w:t>
      </w:r>
      <w:r w:rsidRPr="00902C22">
        <w:br/>
        <w:t>Architecture Models for Satellite Integration in 5GS</w:t>
      </w:r>
      <w:bookmarkEnd w:id="112"/>
    </w:p>
    <w:p w:rsidR="00902C22" w:rsidRPr="00902C22" w:rsidRDefault="00902C22" w:rsidP="00902C22">
      <w:pPr>
        <w:pStyle w:val="Heading1"/>
        <w:rPr>
          <w:lang w:eastAsia="ko-KR"/>
        </w:rPr>
      </w:pPr>
      <w:bookmarkStart w:id="113" w:name="_Toc17295309"/>
      <w:r w:rsidRPr="00902C22">
        <w:rPr>
          <w:lang w:eastAsia="ko-KR"/>
        </w:rPr>
        <w:t>B.1</w:t>
      </w:r>
      <w:r w:rsidRPr="00902C22">
        <w:rPr>
          <w:lang w:eastAsia="ko-KR"/>
        </w:rPr>
        <w:tab/>
        <w:t>Elementary satellite network architecture</w:t>
      </w:r>
      <w:bookmarkEnd w:id="113"/>
    </w:p>
    <w:p w:rsidR="00902C22" w:rsidRPr="00902C22" w:rsidRDefault="00902C22" w:rsidP="00902C22">
      <w:pPr>
        <w:rPr>
          <w:lang w:eastAsia="ko-KR"/>
        </w:rPr>
      </w:pPr>
      <w:r w:rsidRPr="00902C22">
        <w:rPr>
          <w:lang w:eastAsia="ko-KR"/>
        </w:rPr>
        <w:t>The physical implementation of a satellite network architecture can always be sketched as displayed in the following figure:</w:t>
      </w:r>
    </w:p>
    <w:bookmarkStart w:id="114" w:name="_MON_1624720925"/>
    <w:bookmarkEnd w:id="114"/>
    <w:p w:rsidR="00902C22" w:rsidRPr="00902C22" w:rsidRDefault="00902C22" w:rsidP="00902C22">
      <w:pPr>
        <w:pStyle w:val="TH"/>
      </w:pPr>
      <w:r w:rsidRPr="00902C22">
        <w:object w:dxaOrig="9346" w:dyaOrig="2360">
          <v:shape id="_x0000_i1043" type="#_x0000_t75" style="width:432.75pt;height:108.75pt" o:ole="">
            <v:imagedata r:id="rId51" o:title=""/>
          </v:shape>
          <o:OLEObject Type="Embed" ProgID="Word.Picture.8" ShapeID="_x0000_i1043" DrawAspect="Content" ObjectID="_1627908776" r:id="rId52"/>
        </w:object>
      </w:r>
    </w:p>
    <w:p w:rsidR="00902C22" w:rsidRPr="00902C22" w:rsidRDefault="00902C22" w:rsidP="00902C22">
      <w:pPr>
        <w:pStyle w:val="TF"/>
      </w:pPr>
      <w:r w:rsidRPr="00902C22">
        <w:t>Figure B.1-1: Reference Satellite Access Network Architecture</w:t>
      </w:r>
    </w:p>
    <w:p w:rsidR="00902C22" w:rsidRPr="00902C22" w:rsidRDefault="00902C22" w:rsidP="00902C22">
      <w:r w:rsidRPr="00902C22">
        <w:t>A satellite network is always composed of:</w:t>
      </w:r>
    </w:p>
    <w:p w:rsidR="00902C22" w:rsidRPr="00902C22" w:rsidRDefault="00902C22" w:rsidP="00902C22">
      <w:pPr>
        <w:pStyle w:val="B1"/>
      </w:pPr>
      <w:r w:rsidRPr="00902C22">
        <w:t>-</w:t>
      </w:r>
      <w:r w:rsidRPr="00902C22">
        <w:tab/>
        <w:t>One, or more, satellite(s), embarking a telecommunication payload.</w:t>
      </w:r>
    </w:p>
    <w:p w:rsidR="00902C22" w:rsidRPr="00902C22" w:rsidRDefault="00902C22" w:rsidP="00902C22">
      <w:pPr>
        <w:pStyle w:val="B1"/>
      </w:pPr>
      <w:r w:rsidRPr="00902C22">
        <w:t>-</w:t>
      </w:r>
      <w:r w:rsidRPr="00902C22">
        <w:tab/>
        <w:t>Satellite enabled UEs, such as IoT devices, broadband vehicular or fixed terminals.</w:t>
      </w:r>
    </w:p>
    <w:p w:rsidR="00902C22" w:rsidRPr="00902C22" w:rsidRDefault="00902C22" w:rsidP="00902C22">
      <w:pPr>
        <w:pStyle w:val="B1"/>
      </w:pPr>
      <w:r w:rsidRPr="00902C22">
        <w:t>-</w:t>
      </w:r>
      <w:r w:rsidRPr="00902C22">
        <w:tab/>
        <w:t>A Hub, including an RF Earth station, and a data centre including (co-located or not) RAN and CN related functions. The hub is also interconnected to (a) data network(s).</w:t>
      </w:r>
    </w:p>
    <w:p w:rsidR="00902C22" w:rsidRPr="00902C22" w:rsidRDefault="00902C22" w:rsidP="00902C22">
      <w:pPr>
        <w:pStyle w:val="B1"/>
      </w:pPr>
      <w:r w:rsidRPr="00902C22">
        <w:t>-</w:t>
      </w:r>
      <w:r w:rsidRPr="00902C22">
        <w:tab/>
        <w:t>UEs interconnected to the hub through the satellite.</w:t>
      </w:r>
    </w:p>
    <w:p w:rsidR="00902C22" w:rsidRPr="00902C22" w:rsidRDefault="00902C22" w:rsidP="00902C22">
      <w:pPr>
        <w:pStyle w:val="Heading1"/>
      </w:pPr>
      <w:bookmarkStart w:id="115" w:name="_Toc17295310"/>
      <w:r w:rsidRPr="00902C22">
        <w:t>B.2</w:t>
      </w:r>
      <w:r w:rsidRPr="00902C22">
        <w:tab/>
        <w:t>Reference architecture with satellite enabled NR-RAN</w:t>
      </w:r>
      <w:bookmarkEnd w:id="115"/>
    </w:p>
    <w:p w:rsidR="00902C22" w:rsidRPr="00902C22" w:rsidRDefault="00902C22" w:rsidP="00902C22">
      <w:r w:rsidRPr="00902C22">
        <w:t>The following figure depicts a reference architecture for a direct access with a satellite enabled NR-RAN (see below):</w:t>
      </w:r>
    </w:p>
    <w:bookmarkStart w:id="116" w:name="_MON_1624720893"/>
    <w:bookmarkEnd w:id="116"/>
    <w:p w:rsidR="00902C22" w:rsidRPr="00902C22" w:rsidRDefault="00902C22" w:rsidP="00902C22">
      <w:pPr>
        <w:pStyle w:val="TH"/>
      </w:pPr>
      <w:r w:rsidRPr="00902C22">
        <w:object w:dxaOrig="7921" w:dyaOrig="1113">
          <v:shape id="_x0000_i1044" type="#_x0000_t75" style="width:366.75pt;height:51pt" o:ole="">
            <v:imagedata r:id="rId53" o:title=""/>
          </v:shape>
          <o:OLEObject Type="Embed" ProgID="Word.Picture.8" ShapeID="_x0000_i1044" DrawAspect="Content" ObjectID="_1627908777" r:id="rId54"/>
        </w:object>
      </w:r>
    </w:p>
    <w:p w:rsidR="00902C22" w:rsidRPr="00902C22" w:rsidRDefault="00902C22" w:rsidP="00902C22">
      <w:pPr>
        <w:pStyle w:val="TF"/>
      </w:pPr>
      <w:r w:rsidRPr="00902C22">
        <w:t>Figure B.2-1: 5GS with Satellite enabled NR-RAN</w:t>
      </w:r>
    </w:p>
    <w:p w:rsidR="00902C22" w:rsidRPr="00902C22" w:rsidRDefault="00902C22" w:rsidP="00902C22">
      <w:r w:rsidRPr="00902C22">
        <w:t>Knowing the possible nature of satellite payloads (transparent or re-generative), the instantiation of this architecture can have several forms:</w:t>
      </w:r>
    </w:p>
    <w:p w:rsidR="00902C22" w:rsidRPr="00902C22" w:rsidRDefault="00902C22" w:rsidP="00902C22">
      <w:r w:rsidRPr="00902C22">
        <w:t xml:space="preserve">In a first implementation, the satellite is transparent, the NR signals are generated from </w:t>
      </w:r>
      <w:proofErr w:type="spellStart"/>
      <w:r w:rsidRPr="00902C22">
        <w:t>gNB's</w:t>
      </w:r>
      <w:proofErr w:type="spellEnd"/>
      <w:r w:rsidRPr="00902C22">
        <w:t xml:space="preserve"> from a satellite enabled NR-RAN that are located on ground. The satellite is equivalent to a Radio Frequency (RF) Remote Unit, and is full transparent to the New Radio protocols, including the physical layer (see below).</w:t>
      </w:r>
    </w:p>
    <w:bookmarkStart w:id="117" w:name="_MON_1624720866"/>
    <w:bookmarkEnd w:id="117"/>
    <w:p w:rsidR="00902C22" w:rsidRPr="00902C22" w:rsidRDefault="00902C22" w:rsidP="00902C22">
      <w:pPr>
        <w:pStyle w:val="TH"/>
      </w:pPr>
      <w:r w:rsidRPr="00902C22">
        <w:object w:dxaOrig="10111" w:dyaOrig="1611">
          <v:shape id="_x0000_i1045" type="#_x0000_t75" style="width:468pt;height:74.25pt" o:ole="">
            <v:imagedata r:id="rId55" o:title=""/>
          </v:shape>
          <o:OLEObject Type="Embed" ProgID="Word.Picture.8" ShapeID="_x0000_i1045" DrawAspect="Content" ObjectID="_1627908778" r:id="rId56"/>
        </w:object>
      </w:r>
    </w:p>
    <w:p w:rsidR="00902C22" w:rsidRPr="00902C22" w:rsidRDefault="00902C22" w:rsidP="00902C22">
      <w:pPr>
        <w:pStyle w:val="TF"/>
      </w:pPr>
      <w:r w:rsidRPr="00902C22">
        <w:t>Figure B.2-2: 5GS with transparent satellite enabled NR-RAN</w:t>
      </w:r>
    </w:p>
    <w:p w:rsidR="00902C22" w:rsidRPr="00902C22" w:rsidRDefault="00902C22" w:rsidP="00902C22">
      <w:pPr>
        <w:rPr>
          <w:b/>
        </w:rPr>
      </w:pPr>
      <w:r w:rsidRPr="00902C22">
        <w:t xml:space="preserve">In a second implementation, the satellite is regenerative. The satellite payload implements a </w:t>
      </w:r>
      <w:proofErr w:type="spellStart"/>
      <w:r w:rsidRPr="00902C22">
        <w:t>gNB</w:t>
      </w:r>
      <w:proofErr w:type="spellEnd"/>
      <w:r w:rsidRPr="00902C22">
        <w:t>-DU as part of a satellite enabled NR-RAN. Some of the protocols of the NR are processed by the satellite. A Satellite Radio Interface (SRI) transports the F1 protocol between the on-ground CU and the on-board DU (it can be the NR (see below)).</w:t>
      </w:r>
    </w:p>
    <w:bookmarkStart w:id="118" w:name="_MON_1624720832"/>
    <w:bookmarkEnd w:id="118"/>
    <w:p w:rsidR="00902C22" w:rsidRPr="00902C22" w:rsidRDefault="00902C22" w:rsidP="00902C22">
      <w:pPr>
        <w:pStyle w:val="TH"/>
      </w:pPr>
      <w:r w:rsidRPr="00902C22">
        <w:object w:dxaOrig="10111" w:dyaOrig="1608">
          <v:shape id="_x0000_i1046" type="#_x0000_t75" style="width:468pt;height:74.25pt" o:ole="">
            <v:imagedata r:id="rId57" o:title=""/>
          </v:shape>
          <o:OLEObject Type="Embed" ProgID="Word.Picture.8" ShapeID="_x0000_i1046" DrawAspect="Content" ObjectID="_1627908779" r:id="rId58"/>
        </w:object>
      </w:r>
    </w:p>
    <w:p w:rsidR="00902C22" w:rsidRPr="00902C22" w:rsidRDefault="00902C22" w:rsidP="00902C22">
      <w:pPr>
        <w:pStyle w:val="TF"/>
      </w:pPr>
      <w:r w:rsidRPr="00902C22">
        <w:t xml:space="preserve">Figure B.2-3: 5GS with regenerative satellite enabled NR-RAN and distributed </w:t>
      </w:r>
      <w:proofErr w:type="spellStart"/>
      <w:r w:rsidRPr="00902C22">
        <w:t>gNB</w:t>
      </w:r>
      <w:proofErr w:type="spellEnd"/>
    </w:p>
    <w:p w:rsidR="00902C22" w:rsidRPr="00902C22" w:rsidRDefault="00902C22" w:rsidP="00902C22">
      <w:pPr>
        <w:rPr>
          <w:b/>
        </w:rPr>
      </w:pPr>
      <w:r w:rsidRPr="00902C22">
        <w:rPr>
          <w:rFonts w:ascii="Arial" w:hAnsi="Arial"/>
        </w:rPr>
        <w:t>I</w:t>
      </w:r>
      <w:r w:rsidRPr="00902C22">
        <w:t xml:space="preserve">n a third implementation, the satellite is regenerative. The satellite payload implements a full </w:t>
      </w:r>
      <w:proofErr w:type="spellStart"/>
      <w:r w:rsidRPr="00902C22">
        <w:t>gNB</w:t>
      </w:r>
      <w:proofErr w:type="spellEnd"/>
      <w:r w:rsidRPr="00902C22">
        <w:t xml:space="preserve"> supporting a satellite enabled NR-RAN. A Satellite Radio Interface (SRI) transports the N1/N2/N3 interfaces between the on-ground 5G CN and the on-board </w:t>
      </w:r>
      <w:proofErr w:type="spellStart"/>
      <w:r w:rsidRPr="00902C22">
        <w:t>gNB</w:t>
      </w:r>
      <w:proofErr w:type="spellEnd"/>
      <w:r w:rsidRPr="00902C22">
        <w:t>-CU (see below).</w:t>
      </w:r>
    </w:p>
    <w:bookmarkStart w:id="119" w:name="_MON_1624720764"/>
    <w:bookmarkEnd w:id="119"/>
    <w:p w:rsidR="00902C22" w:rsidRPr="00902C22" w:rsidRDefault="00902C22" w:rsidP="00902C22">
      <w:pPr>
        <w:pStyle w:val="TH"/>
      </w:pPr>
      <w:r w:rsidRPr="00902C22">
        <w:object w:dxaOrig="10344" w:dyaOrig="1410">
          <v:shape id="_x0000_i1047" type="#_x0000_t75" style="width:478.5pt;height:65.25pt" o:ole="">
            <v:imagedata r:id="rId59" o:title=""/>
          </v:shape>
          <o:OLEObject Type="Embed" ProgID="Word.Picture.8" ShapeID="_x0000_i1047" DrawAspect="Content" ObjectID="_1627908780" r:id="rId60"/>
        </w:object>
      </w:r>
    </w:p>
    <w:p w:rsidR="00902C22" w:rsidRPr="00902C22" w:rsidRDefault="00902C22" w:rsidP="00902C22">
      <w:pPr>
        <w:pStyle w:val="TF"/>
      </w:pPr>
      <w:r w:rsidRPr="00902C22">
        <w:t xml:space="preserve">Figure B.2-4: 5GS with regenerative satellite enabled NR-RAN and on-board </w:t>
      </w:r>
      <w:proofErr w:type="spellStart"/>
      <w:r w:rsidRPr="00902C22">
        <w:t>gNB</w:t>
      </w:r>
      <w:proofErr w:type="spellEnd"/>
    </w:p>
    <w:p w:rsidR="00902C22" w:rsidRPr="00902C22" w:rsidRDefault="00902C22" w:rsidP="00902C22">
      <w:r w:rsidRPr="00902C22">
        <w:t xml:space="preserve">One can note that with a regenerative implementation (either with distributed </w:t>
      </w:r>
      <w:proofErr w:type="spellStart"/>
      <w:r w:rsidRPr="00902C22">
        <w:t>gNB</w:t>
      </w:r>
      <w:proofErr w:type="spellEnd"/>
      <w:r w:rsidRPr="00902C22">
        <w:t xml:space="preserve"> or not) a 5GS can have a global coverage, providing a single 5G CN with global or regional (continental or sub-continental) coverage as well. This is valid for GEO or LEO (see below):</w:t>
      </w:r>
    </w:p>
    <w:bookmarkStart w:id="120" w:name="_MON_1624720724"/>
    <w:bookmarkEnd w:id="120"/>
    <w:p w:rsidR="00902C22" w:rsidRPr="00902C22" w:rsidRDefault="00902C22" w:rsidP="00902C22">
      <w:pPr>
        <w:pStyle w:val="TH"/>
      </w:pPr>
      <w:r w:rsidRPr="00902C22">
        <w:object w:dxaOrig="7927" w:dyaOrig="4722">
          <v:shape id="_x0000_i1048" type="#_x0000_t75" style="width:395.25pt;height:234.75pt" o:ole="">
            <v:imagedata r:id="rId61" o:title=""/>
          </v:shape>
          <o:OLEObject Type="Embed" ProgID="Word.Picture.8" ShapeID="_x0000_i1048" DrawAspect="Content" ObjectID="_1627908781" r:id="rId62"/>
        </w:object>
      </w:r>
    </w:p>
    <w:p w:rsidR="00902C22" w:rsidRPr="00902C22" w:rsidRDefault="00902C22" w:rsidP="00902C22">
      <w:pPr>
        <w:pStyle w:val="TF"/>
      </w:pPr>
      <w:r w:rsidRPr="00902C22">
        <w:t>Figure B.2-5: 5GS with regenerative satellite enabled NR-RAN, with ISL for regional or global coverage</w:t>
      </w:r>
    </w:p>
    <w:p w:rsidR="00902C22" w:rsidRPr="00902C22" w:rsidRDefault="00902C22" w:rsidP="00902C22">
      <w:r w:rsidRPr="00902C22">
        <w:t xml:space="preserve">Another configuration (see below) may consist in satellites each embarking a </w:t>
      </w:r>
      <w:proofErr w:type="spellStart"/>
      <w:r w:rsidRPr="00902C22">
        <w:t>gNB</w:t>
      </w:r>
      <w:proofErr w:type="spellEnd"/>
      <w:r w:rsidRPr="00902C22">
        <w:t xml:space="preserve"> supporting a satellite enabled NR-RAN, and 5G CN's accessing these </w:t>
      </w:r>
      <w:proofErr w:type="spellStart"/>
      <w:r w:rsidRPr="00902C22">
        <w:t>gNB's</w:t>
      </w:r>
      <w:proofErr w:type="spellEnd"/>
      <w:r w:rsidRPr="00902C22">
        <w:t>, as described in the following figure, where specific (or not) satellite radio interfaces are used to handle control and user planes:</w:t>
      </w:r>
    </w:p>
    <w:p w:rsidR="00902C22" w:rsidRPr="00902C22" w:rsidRDefault="00902C22" w:rsidP="00902C22">
      <w:pPr>
        <w:pStyle w:val="TH"/>
      </w:pPr>
      <w:r w:rsidRPr="00902C22">
        <w:object w:dxaOrig="7677" w:dyaOrig="4671">
          <v:shape id="_x0000_i1049" type="#_x0000_t75" style="width:383.25pt;height:232.5pt" o:ole="">
            <v:imagedata r:id="rId63" o:title=""/>
          </v:shape>
          <o:OLEObject Type="Embed" ProgID="Word.Picture.8" ShapeID="_x0000_i1049" DrawAspect="Content" ObjectID="_1627908782" r:id="rId64"/>
        </w:object>
      </w:r>
    </w:p>
    <w:p w:rsidR="00902C22" w:rsidRPr="00902C22" w:rsidRDefault="00902C22" w:rsidP="00902C22">
      <w:pPr>
        <w:pStyle w:val="TF"/>
      </w:pPr>
      <w:r w:rsidRPr="00902C22">
        <w:t>Figure B.2-6: 5GS with regenerative satellite enabled NR-RAN, with ISL &amp; multiple 5G CN connectivity</w:t>
      </w:r>
    </w:p>
    <w:p w:rsidR="00923BA9" w:rsidRPr="00902C22" w:rsidRDefault="00923BA9" w:rsidP="00902C22">
      <w:pPr>
        <w:pStyle w:val="Heading9"/>
      </w:pPr>
      <w:r w:rsidRPr="00902C22">
        <w:br w:type="page"/>
      </w:r>
      <w:bookmarkStart w:id="121" w:name="historyclause"/>
      <w:bookmarkStart w:id="122" w:name="_Toc17295311"/>
      <w:r w:rsidRPr="00902C22">
        <w:t xml:space="preserve">Annex </w:t>
      </w:r>
      <w:r w:rsidR="00902C22" w:rsidRPr="00902C22">
        <w:t>C</w:t>
      </w:r>
      <w:r w:rsidRPr="00902C22">
        <w:t>:</w:t>
      </w:r>
      <w:r w:rsidRPr="00902C22">
        <w:br/>
        <w:t>Change history</w:t>
      </w:r>
      <w:bookmarkEnd w:id="1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035EC0" w:rsidRPr="00902C22" w:rsidTr="00354BC3">
        <w:trPr>
          <w:cantSplit/>
        </w:trPr>
        <w:tc>
          <w:tcPr>
            <w:tcW w:w="9639" w:type="dxa"/>
            <w:gridSpan w:val="8"/>
            <w:tcBorders>
              <w:bottom w:val="nil"/>
            </w:tcBorders>
            <w:shd w:val="solid" w:color="FFFFFF" w:fill="auto"/>
          </w:tcPr>
          <w:p w:rsidR="00035EC0" w:rsidRPr="00902C22" w:rsidRDefault="00035EC0" w:rsidP="00761FE1">
            <w:pPr>
              <w:pStyle w:val="TAL"/>
              <w:jc w:val="center"/>
              <w:rPr>
                <w:b/>
                <w:sz w:val="16"/>
              </w:rPr>
            </w:pPr>
            <w:bookmarkStart w:id="123" w:name="OLE_LINK20"/>
            <w:bookmarkStart w:id="124" w:name="OLE_LINK21"/>
            <w:bookmarkStart w:id="125" w:name="OLE_LINK22"/>
            <w:r w:rsidRPr="00902C22">
              <w:rPr>
                <w:b/>
              </w:rPr>
              <w:t>Change history</w:t>
            </w:r>
          </w:p>
        </w:tc>
      </w:tr>
      <w:tr w:rsidR="00035EC0" w:rsidRPr="00902C22" w:rsidTr="00354BC3">
        <w:tc>
          <w:tcPr>
            <w:tcW w:w="800" w:type="dxa"/>
            <w:shd w:val="pct10" w:color="auto" w:fill="FFFFFF"/>
          </w:tcPr>
          <w:p w:rsidR="00035EC0" w:rsidRPr="00902C22" w:rsidRDefault="00035EC0" w:rsidP="00761FE1">
            <w:pPr>
              <w:pStyle w:val="TAL"/>
              <w:rPr>
                <w:b/>
                <w:sz w:val="16"/>
              </w:rPr>
            </w:pPr>
            <w:r w:rsidRPr="00902C22">
              <w:rPr>
                <w:b/>
                <w:sz w:val="16"/>
              </w:rPr>
              <w:t>Date</w:t>
            </w:r>
          </w:p>
        </w:tc>
        <w:tc>
          <w:tcPr>
            <w:tcW w:w="800" w:type="dxa"/>
            <w:shd w:val="pct10" w:color="auto" w:fill="FFFFFF"/>
          </w:tcPr>
          <w:p w:rsidR="00035EC0" w:rsidRPr="00902C22" w:rsidRDefault="00035EC0" w:rsidP="00761FE1">
            <w:pPr>
              <w:pStyle w:val="TAL"/>
              <w:rPr>
                <w:b/>
                <w:sz w:val="16"/>
              </w:rPr>
            </w:pPr>
            <w:r w:rsidRPr="00902C22">
              <w:rPr>
                <w:b/>
                <w:sz w:val="16"/>
              </w:rPr>
              <w:t>Meeting</w:t>
            </w:r>
          </w:p>
        </w:tc>
        <w:tc>
          <w:tcPr>
            <w:tcW w:w="1094" w:type="dxa"/>
            <w:shd w:val="pct10" w:color="auto" w:fill="FFFFFF"/>
          </w:tcPr>
          <w:p w:rsidR="00035EC0" w:rsidRPr="00902C22" w:rsidRDefault="00035EC0" w:rsidP="00761FE1">
            <w:pPr>
              <w:pStyle w:val="TAL"/>
              <w:rPr>
                <w:b/>
                <w:sz w:val="16"/>
              </w:rPr>
            </w:pPr>
            <w:proofErr w:type="spellStart"/>
            <w:r w:rsidRPr="00902C22">
              <w:rPr>
                <w:b/>
                <w:sz w:val="16"/>
              </w:rPr>
              <w:t>TDoc</w:t>
            </w:r>
            <w:proofErr w:type="spellEnd"/>
          </w:p>
        </w:tc>
        <w:tc>
          <w:tcPr>
            <w:tcW w:w="425" w:type="dxa"/>
            <w:shd w:val="pct10" w:color="auto" w:fill="FFFFFF"/>
          </w:tcPr>
          <w:p w:rsidR="00035EC0" w:rsidRPr="00902C22" w:rsidRDefault="00035EC0" w:rsidP="00761FE1">
            <w:pPr>
              <w:pStyle w:val="TAL"/>
              <w:rPr>
                <w:b/>
                <w:sz w:val="16"/>
              </w:rPr>
            </w:pPr>
            <w:r w:rsidRPr="00902C22">
              <w:rPr>
                <w:b/>
                <w:sz w:val="16"/>
              </w:rPr>
              <w:t>CR</w:t>
            </w:r>
          </w:p>
        </w:tc>
        <w:tc>
          <w:tcPr>
            <w:tcW w:w="425" w:type="dxa"/>
            <w:shd w:val="pct10" w:color="auto" w:fill="FFFFFF"/>
          </w:tcPr>
          <w:p w:rsidR="00035EC0" w:rsidRPr="00902C22" w:rsidRDefault="00035EC0" w:rsidP="00761FE1">
            <w:pPr>
              <w:pStyle w:val="TAL"/>
              <w:rPr>
                <w:b/>
                <w:sz w:val="16"/>
              </w:rPr>
            </w:pPr>
            <w:r w:rsidRPr="00902C22">
              <w:rPr>
                <w:b/>
                <w:sz w:val="16"/>
              </w:rPr>
              <w:t>Rev</w:t>
            </w:r>
          </w:p>
        </w:tc>
        <w:tc>
          <w:tcPr>
            <w:tcW w:w="425" w:type="dxa"/>
            <w:shd w:val="pct10" w:color="auto" w:fill="FFFFFF"/>
          </w:tcPr>
          <w:p w:rsidR="00035EC0" w:rsidRPr="00902C22" w:rsidRDefault="00035EC0" w:rsidP="00761FE1">
            <w:pPr>
              <w:pStyle w:val="TAL"/>
              <w:rPr>
                <w:b/>
                <w:sz w:val="16"/>
              </w:rPr>
            </w:pPr>
            <w:r w:rsidRPr="00902C22">
              <w:rPr>
                <w:b/>
                <w:sz w:val="16"/>
              </w:rPr>
              <w:t>Cat</w:t>
            </w:r>
          </w:p>
        </w:tc>
        <w:tc>
          <w:tcPr>
            <w:tcW w:w="4962" w:type="dxa"/>
            <w:shd w:val="pct10" w:color="auto" w:fill="FFFFFF"/>
          </w:tcPr>
          <w:p w:rsidR="00035EC0" w:rsidRPr="00902C22" w:rsidRDefault="00035EC0" w:rsidP="00761FE1">
            <w:pPr>
              <w:pStyle w:val="TAL"/>
              <w:rPr>
                <w:b/>
                <w:sz w:val="16"/>
              </w:rPr>
            </w:pPr>
            <w:r w:rsidRPr="00902C22">
              <w:rPr>
                <w:b/>
                <w:sz w:val="16"/>
              </w:rPr>
              <w:t>Subject/Comment</w:t>
            </w:r>
          </w:p>
        </w:tc>
        <w:tc>
          <w:tcPr>
            <w:tcW w:w="708" w:type="dxa"/>
            <w:shd w:val="pct10" w:color="auto" w:fill="FFFFFF"/>
          </w:tcPr>
          <w:p w:rsidR="00035EC0" w:rsidRPr="00902C22" w:rsidRDefault="00035EC0" w:rsidP="00761FE1">
            <w:pPr>
              <w:pStyle w:val="TAL"/>
              <w:rPr>
                <w:b/>
                <w:sz w:val="16"/>
              </w:rPr>
            </w:pPr>
            <w:r w:rsidRPr="00902C22">
              <w:rPr>
                <w:b/>
                <w:sz w:val="16"/>
              </w:rPr>
              <w:t>New version</w:t>
            </w:r>
          </w:p>
        </w:tc>
      </w:tr>
      <w:tr w:rsidR="00902C22" w:rsidRPr="00902C22" w:rsidTr="00354BC3">
        <w:tc>
          <w:tcPr>
            <w:tcW w:w="800" w:type="dxa"/>
            <w:shd w:val="solid" w:color="FFFFFF" w:fill="auto"/>
          </w:tcPr>
          <w:p w:rsidR="00902C22" w:rsidRPr="00902C22" w:rsidRDefault="00902C22" w:rsidP="00902C22">
            <w:pPr>
              <w:rPr>
                <w:rFonts w:ascii="Arial" w:hAnsi="Arial" w:cs="Arial"/>
                <w:snapToGrid w:val="0"/>
                <w:sz w:val="16"/>
                <w:szCs w:val="16"/>
              </w:rPr>
            </w:pPr>
            <w:r w:rsidRPr="00902C22">
              <w:rPr>
                <w:rFonts w:ascii="Arial" w:hAnsi="Arial" w:cs="Arial"/>
                <w:snapToGrid w:val="0"/>
                <w:sz w:val="16"/>
                <w:szCs w:val="16"/>
              </w:rPr>
              <w:t>201</w:t>
            </w:r>
            <w:r w:rsidRPr="00902C22">
              <w:rPr>
                <w:rFonts w:ascii="Arial" w:hAnsi="Arial" w:cs="Arial"/>
                <w:snapToGrid w:val="0"/>
                <w:sz w:val="16"/>
                <w:szCs w:val="16"/>
                <w:lang w:eastAsia="zh-CN"/>
              </w:rPr>
              <w:t>8</w:t>
            </w:r>
            <w:r w:rsidRPr="00902C22">
              <w:rPr>
                <w:rFonts w:ascii="Arial" w:hAnsi="Arial" w:cs="Arial"/>
                <w:snapToGrid w:val="0"/>
                <w:sz w:val="16"/>
                <w:szCs w:val="16"/>
              </w:rPr>
              <w:t>-07</w:t>
            </w:r>
          </w:p>
        </w:tc>
        <w:tc>
          <w:tcPr>
            <w:tcW w:w="800" w:type="dxa"/>
            <w:shd w:val="solid" w:color="FFFFFF" w:fill="auto"/>
          </w:tcPr>
          <w:p w:rsidR="00902C22" w:rsidRPr="00902C22" w:rsidRDefault="00902C22" w:rsidP="00902C22">
            <w:pPr>
              <w:rPr>
                <w:rFonts w:ascii="Arial" w:hAnsi="Arial" w:cs="Arial"/>
                <w:snapToGrid w:val="0"/>
                <w:sz w:val="16"/>
                <w:szCs w:val="16"/>
              </w:rPr>
            </w:pPr>
          </w:p>
        </w:tc>
        <w:tc>
          <w:tcPr>
            <w:tcW w:w="1094" w:type="dxa"/>
            <w:shd w:val="solid" w:color="FFFFFF" w:fill="auto"/>
          </w:tcPr>
          <w:p w:rsidR="00902C22" w:rsidRPr="00902C22" w:rsidRDefault="00902C22" w:rsidP="00902C22">
            <w:pPr>
              <w:rPr>
                <w:rFonts w:ascii="Arial" w:hAnsi="Arial" w:cs="Arial"/>
                <w:snapToGrid w:val="0"/>
                <w:sz w:val="16"/>
                <w:szCs w:val="16"/>
              </w:rPr>
            </w:pPr>
          </w:p>
        </w:tc>
        <w:tc>
          <w:tcPr>
            <w:tcW w:w="425" w:type="dxa"/>
            <w:shd w:val="solid" w:color="FFFFFF" w:fill="auto"/>
          </w:tcPr>
          <w:p w:rsidR="00902C22" w:rsidRPr="00902C22" w:rsidRDefault="00902C22" w:rsidP="00902C22">
            <w:pPr>
              <w:rPr>
                <w:rFonts w:ascii="Arial" w:hAnsi="Arial" w:cs="Arial"/>
                <w:snapToGrid w:val="0"/>
                <w:sz w:val="16"/>
                <w:szCs w:val="16"/>
              </w:rPr>
            </w:pPr>
          </w:p>
        </w:tc>
        <w:tc>
          <w:tcPr>
            <w:tcW w:w="425" w:type="dxa"/>
            <w:shd w:val="solid" w:color="FFFFFF" w:fill="auto"/>
          </w:tcPr>
          <w:p w:rsidR="00902C22" w:rsidRPr="00902C22" w:rsidRDefault="00902C22" w:rsidP="00902C22">
            <w:pPr>
              <w:rPr>
                <w:rFonts w:ascii="Arial" w:hAnsi="Arial" w:cs="Arial"/>
                <w:snapToGrid w:val="0"/>
                <w:sz w:val="16"/>
                <w:szCs w:val="16"/>
              </w:rPr>
            </w:pPr>
          </w:p>
        </w:tc>
        <w:tc>
          <w:tcPr>
            <w:tcW w:w="425" w:type="dxa"/>
            <w:shd w:val="solid" w:color="FFFFFF" w:fill="auto"/>
          </w:tcPr>
          <w:p w:rsidR="00902C22" w:rsidRPr="00902C22" w:rsidRDefault="00902C22" w:rsidP="00902C22">
            <w:pPr>
              <w:rPr>
                <w:rFonts w:ascii="Arial" w:hAnsi="Arial" w:cs="Arial"/>
                <w:sz w:val="16"/>
                <w:szCs w:val="16"/>
              </w:rPr>
            </w:pPr>
          </w:p>
        </w:tc>
        <w:tc>
          <w:tcPr>
            <w:tcW w:w="4962" w:type="dxa"/>
            <w:shd w:val="solid" w:color="FFFFFF" w:fill="auto"/>
          </w:tcPr>
          <w:p w:rsidR="00902C22" w:rsidRPr="00902C22" w:rsidRDefault="00902C22" w:rsidP="00902C22">
            <w:pPr>
              <w:rPr>
                <w:rFonts w:ascii="Arial" w:hAnsi="Arial" w:cs="Arial"/>
                <w:snapToGrid w:val="0"/>
                <w:sz w:val="16"/>
                <w:szCs w:val="16"/>
              </w:rPr>
            </w:pPr>
            <w:r w:rsidRPr="00902C22">
              <w:rPr>
                <w:rFonts w:ascii="Arial" w:hAnsi="Arial" w:cs="Arial"/>
                <w:snapToGrid w:val="0"/>
                <w:sz w:val="16"/>
                <w:szCs w:val="16"/>
              </w:rPr>
              <w:t>TR skeleton added as approved from S2-187199 during S2-128</w:t>
            </w:r>
          </w:p>
        </w:tc>
        <w:tc>
          <w:tcPr>
            <w:tcW w:w="708" w:type="dxa"/>
            <w:shd w:val="solid" w:color="FFFFFF" w:fill="auto"/>
          </w:tcPr>
          <w:p w:rsidR="00902C22" w:rsidRPr="00902C22" w:rsidRDefault="00902C22" w:rsidP="00902C22">
            <w:pPr>
              <w:rPr>
                <w:rFonts w:ascii="Arial" w:hAnsi="Arial" w:cs="Arial"/>
                <w:snapToGrid w:val="0"/>
                <w:sz w:val="16"/>
                <w:szCs w:val="16"/>
              </w:rPr>
            </w:pPr>
            <w:r w:rsidRPr="00902C22">
              <w:rPr>
                <w:rFonts w:ascii="Arial" w:hAnsi="Arial" w:cs="Arial"/>
                <w:snapToGrid w:val="0"/>
                <w:sz w:val="16"/>
                <w:szCs w:val="16"/>
              </w:rPr>
              <w:t>0.0.0</w:t>
            </w:r>
          </w:p>
        </w:tc>
      </w:tr>
      <w:tr w:rsidR="00902C22" w:rsidRPr="00902C22" w:rsidTr="00354BC3">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2018-07</w:t>
            </w:r>
          </w:p>
        </w:tc>
        <w:tc>
          <w:tcPr>
            <w:tcW w:w="800" w:type="dxa"/>
            <w:shd w:val="solid" w:color="FFFFFF" w:fill="auto"/>
          </w:tcPr>
          <w:p w:rsidR="00902C22" w:rsidRPr="00902C22" w:rsidRDefault="00902C22" w:rsidP="00902C22">
            <w:pPr>
              <w:spacing w:after="0"/>
              <w:rPr>
                <w:rFonts w:ascii="Arial" w:hAnsi="Arial"/>
                <w:snapToGrid w:val="0"/>
                <w:sz w:val="16"/>
              </w:rPr>
            </w:pPr>
          </w:p>
        </w:tc>
        <w:tc>
          <w:tcPr>
            <w:tcW w:w="1094"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jc w:val="both"/>
              <w:rPr>
                <w:rFonts w:ascii="Arial" w:hAnsi="Arial"/>
                <w:snapToGrid w:val="0"/>
                <w:sz w:val="16"/>
              </w:rPr>
            </w:pPr>
          </w:p>
        </w:tc>
        <w:tc>
          <w:tcPr>
            <w:tcW w:w="425" w:type="dxa"/>
            <w:shd w:val="solid" w:color="FFFFFF" w:fill="auto"/>
          </w:tcPr>
          <w:p w:rsidR="00902C22" w:rsidRPr="00902C22" w:rsidRDefault="00902C22" w:rsidP="00902C22">
            <w:pPr>
              <w:pStyle w:val="TAC"/>
              <w:rPr>
                <w:sz w:val="16"/>
                <w:szCs w:val="16"/>
              </w:rPr>
            </w:pPr>
          </w:p>
        </w:tc>
        <w:tc>
          <w:tcPr>
            <w:tcW w:w="4962"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TR Scope added from S2-187245</w:t>
            </w:r>
          </w:p>
          <w:p w:rsidR="00902C22" w:rsidRPr="00902C22" w:rsidRDefault="00902C22" w:rsidP="00902C22">
            <w:pPr>
              <w:spacing w:after="0"/>
              <w:rPr>
                <w:rFonts w:ascii="Arial" w:hAnsi="Arial"/>
                <w:snapToGrid w:val="0"/>
                <w:sz w:val="16"/>
              </w:rPr>
            </w:pPr>
            <w:r w:rsidRPr="00902C22">
              <w:rPr>
                <w:rFonts w:ascii="Arial" w:hAnsi="Arial"/>
                <w:snapToGrid w:val="0"/>
                <w:sz w:val="16"/>
              </w:rPr>
              <w:t>Annex A (informative) added from S2-187236</w:t>
            </w:r>
          </w:p>
          <w:p w:rsidR="00902C22" w:rsidRPr="00902C22" w:rsidRDefault="00902C22" w:rsidP="00902C22">
            <w:pPr>
              <w:spacing w:after="0"/>
              <w:rPr>
                <w:rFonts w:ascii="Arial" w:hAnsi="Arial"/>
                <w:snapToGrid w:val="0"/>
                <w:sz w:val="16"/>
              </w:rPr>
            </w:pPr>
            <w:r w:rsidRPr="00902C22">
              <w:rPr>
                <w:rFonts w:ascii="Arial" w:hAnsi="Arial"/>
                <w:snapToGrid w:val="0"/>
                <w:sz w:val="16"/>
              </w:rPr>
              <w:t>Annex B (informative) added from S2-187246</w:t>
            </w:r>
          </w:p>
          <w:p w:rsidR="00902C22" w:rsidRPr="00902C22" w:rsidDel="00B56CC6" w:rsidRDefault="00902C22" w:rsidP="00902C22">
            <w:pPr>
              <w:spacing w:after="0"/>
              <w:rPr>
                <w:rFonts w:ascii="Arial" w:hAnsi="Arial"/>
                <w:snapToGrid w:val="0"/>
                <w:sz w:val="16"/>
              </w:rPr>
            </w:pPr>
            <w:r w:rsidRPr="00902C22">
              <w:rPr>
                <w:rFonts w:ascii="Arial" w:hAnsi="Arial"/>
                <w:snapToGrid w:val="0"/>
                <w:sz w:val="16"/>
              </w:rPr>
              <w:t>Annex A "Change History" Renamed into "Annex C"</w:t>
            </w:r>
          </w:p>
        </w:tc>
        <w:tc>
          <w:tcPr>
            <w:tcW w:w="708"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0.1.0</w:t>
            </w:r>
          </w:p>
        </w:tc>
      </w:tr>
      <w:tr w:rsidR="00902C22" w:rsidRPr="00902C22" w:rsidTr="00354BC3">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2018-08</w:t>
            </w:r>
          </w:p>
        </w:tc>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S2#128BIS</w:t>
            </w:r>
          </w:p>
        </w:tc>
        <w:tc>
          <w:tcPr>
            <w:tcW w:w="1094"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jc w:val="both"/>
              <w:rPr>
                <w:rFonts w:ascii="Arial" w:hAnsi="Arial"/>
                <w:snapToGrid w:val="0"/>
                <w:sz w:val="16"/>
              </w:rPr>
            </w:pPr>
          </w:p>
        </w:tc>
        <w:tc>
          <w:tcPr>
            <w:tcW w:w="425" w:type="dxa"/>
            <w:shd w:val="solid" w:color="FFFFFF" w:fill="auto"/>
          </w:tcPr>
          <w:p w:rsidR="00902C22" w:rsidRPr="00902C22" w:rsidRDefault="00902C22" w:rsidP="00902C22">
            <w:pPr>
              <w:pStyle w:val="TAC"/>
              <w:rPr>
                <w:sz w:val="16"/>
                <w:szCs w:val="16"/>
              </w:rPr>
            </w:pPr>
          </w:p>
        </w:tc>
        <w:tc>
          <w:tcPr>
            <w:tcW w:w="4962"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During S2 128#bis, addition of:</w:t>
            </w:r>
          </w:p>
          <w:p w:rsidR="00902C22" w:rsidRPr="00902C22" w:rsidRDefault="00902C22" w:rsidP="00902C22">
            <w:pPr>
              <w:spacing w:after="0"/>
              <w:rPr>
                <w:rFonts w:ascii="Arial" w:hAnsi="Arial"/>
                <w:snapToGrid w:val="0"/>
                <w:sz w:val="16"/>
              </w:rPr>
            </w:pPr>
            <w:r w:rsidRPr="00902C22">
              <w:rPr>
                <w:rFonts w:ascii="Arial" w:hAnsi="Arial"/>
                <w:snapToGrid w:val="0"/>
                <w:sz w:val="16"/>
              </w:rPr>
              <w:t>- Reference scenarios in Clause 4 from S2-188487</w:t>
            </w:r>
          </w:p>
          <w:p w:rsidR="00902C22" w:rsidRPr="00902C22" w:rsidRDefault="00902C22" w:rsidP="00902C22">
            <w:pPr>
              <w:spacing w:after="0"/>
              <w:rPr>
                <w:rFonts w:ascii="Arial" w:hAnsi="Arial"/>
                <w:snapToGrid w:val="0"/>
                <w:sz w:val="16"/>
              </w:rPr>
            </w:pPr>
            <w:r w:rsidRPr="00902C22">
              <w:rPr>
                <w:rFonts w:ascii="Arial" w:hAnsi="Arial"/>
                <w:snapToGrid w:val="0"/>
                <w:sz w:val="16"/>
              </w:rPr>
              <w:t>- Key issues #1, #2, and #3  in Clause 5 from S2-188488, S2-188489 and S2-188490</w:t>
            </w:r>
          </w:p>
        </w:tc>
        <w:tc>
          <w:tcPr>
            <w:tcW w:w="708"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0.2.0</w:t>
            </w:r>
          </w:p>
        </w:tc>
      </w:tr>
      <w:tr w:rsidR="00902C22" w:rsidRPr="00902C22" w:rsidTr="00354BC3">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2018-10</w:t>
            </w:r>
          </w:p>
        </w:tc>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S2#129</w:t>
            </w:r>
          </w:p>
        </w:tc>
        <w:tc>
          <w:tcPr>
            <w:tcW w:w="1094"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jc w:val="both"/>
              <w:rPr>
                <w:rFonts w:ascii="Arial" w:hAnsi="Arial"/>
                <w:snapToGrid w:val="0"/>
                <w:sz w:val="16"/>
              </w:rPr>
            </w:pPr>
          </w:p>
        </w:tc>
        <w:tc>
          <w:tcPr>
            <w:tcW w:w="425" w:type="dxa"/>
            <w:shd w:val="solid" w:color="FFFFFF" w:fill="auto"/>
          </w:tcPr>
          <w:p w:rsidR="00902C22" w:rsidRPr="00902C22" w:rsidRDefault="00902C22" w:rsidP="00902C22">
            <w:pPr>
              <w:pStyle w:val="TAC"/>
              <w:rPr>
                <w:sz w:val="16"/>
                <w:szCs w:val="16"/>
              </w:rPr>
            </w:pPr>
          </w:p>
        </w:tc>
        <w:tc>
          <w:tcPr>
            <w:tcW w:w="4962"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During S2 129:</w:t>
            </w:r>
          </w:p>
          <w:p w:rsidR="00902C22" w:rsidRPr="00902C22" w:rsidRDefault="00902C22" w:rsidP="00902C22">
            <w:pPr>
              <w:spacing w:after="0"/>
              <w:rPr>
                <w:rFonts w:ascii="Arial" w:hAnsi="Arial"/>
                <w:snapToGrid w:val="0"/>
                <w:sz w:val="16"/>
              </w:rPr>
            </w:pPr>
            <w:r w:rsidRPr="00902C22">
              <w:rPr>
                <w:rFonts w:ascii="Arial" w:hAnsi="Arial"/>
                <w:snapToGrid w:val="0"/>
                <w:sz w:val="16"/>
              </w:rPr>
              <w:t>- Modification of title of clause 4.2 (addition of "assumptions")</w:t>
            </w:r>
          </w:p>
          <w:p w:rsidR="00902C22" w:rsidRPr="00902C22" w:rsidRDefault="00902C22" w:rsidP="00902C22">
            <w:pPr>
              <w:spacing w:after="0"/>
              <w:rPr>
                <w:rFonts w:ascii="Arial" w:hAnsi="Arial"/>
                <w:snapToGrid w:val="0"/>
                <w:sz w:val="16"/>
              </w:rPr>
            </w:pPr>
            <w:r w:rsidRPr="00902C22">
              <w:rPr>
                <w:rFonts w:ascii="Arial" w:hAnsi="Arial"/>
                <w:snapToGrid w:val="0"/>
                <w:sz w:val="16"/>
              </w:rPr>
              <w:t>- Addition of clause 4.3 from S2-1811139</w:t>
            </w:r>
          </w:p>
          <w:p w:rsidR="00902C22" w:rsidRPr="00902C22" w:rsidRDefault="00902C22" w:rsidP="00902C22">
            <w:pPr>
              <w:spacing w:after="0"/>
              <w:rPr>
                <w:rFonts w:ascii="Arial" w:hAnsi="Arial"/>
                <w:snapToGrid w:val="0"/>
                <w:sz w:val="16"/>
              </w:rPr>
            </w:pPr>
            <w:r w:rsidRPr="00902C22">
              <w:rPr>
                <w:rFonts w:ascii="Arial" w:hAnsi="Arial"/>
                <w:snapToGrid w:val="0"/>
                <w:sz w:val="16"/>
              </w:rPr>
              <w:t>- Addition of 2 points to be addressed on each of the Key Issues #1 &amp; #2 from S2-1811139</w:t>
            </w:r>
          </w:p>
          <w:p w:rsidR="00902C22" w:rsidRPr="00902C22" w:rsidRDefault="00902C22" w:rsidP="00902C22">
            <w:pPr>
              <w:spacing w:after="0"/>
              <w:rPr>
                <w:rFonts w:ascii="Arial" w:hAnsi="Arial"/>
                <w:snapToGrid w:val="0"/>
                <w:sz w:val="16"/>
              </w:rPr>
            </w:pPr>
            <w:r w:rsidRPr="00902C22">
              <w:rPr>
                <w:rFonts w:ascii="Arial" w:hAnsi="Arial"/>
                <w:snapToGrid w:val="0"/>
                <w:sz w:val="16"/>
              </w:rPr>
              <w:t>- Addition of Key Issue on QoS with satellite access from S2-1811462</w:t>
            </w:r>
          </w:p>
          <w:p w:rsidR="00902C22" w:rsidRPr="00902C22" w:rsidRDefault="00902C22" w:rsidP="00902C22">
            <w:pPr>
              <w:spacing w:after="0"/>
              <w:rPr>
                <w:rFonts w:ascii="Arial" w:hAnsi="Arial"/>
                <w:snapToGrid w:val="0"/>
                <w:sz w:val="16"/>
              </w:rPr>
            </w:pPr>
            <w:r w:rsidRPr="00902C22">
              <w:rPr>
                <w:rFonts w:ascii="Arial" w:hAnsi="Arial"/>
                <w:snapToGrid w:val="0"/>
                <w:sz w:val="16"/>
              </w:rPr>
              <w:t>- Addition of Key issue on QoS Feedback from satellite backhaul rom from  S2-1811463</w:t>
            </w:r>
          </w:p>
          <w:p w:rsidR="00902C22" w:rsidRPr="00902C22" w:rsidRDefault="00902C22" w:rsidP="00902C22">
            <w:pPr>
              <w:spacing w:after="0"/>
              <w:rPr>
                <w:rFonts w:ascii="Arial" w:hAnsi="Arial"/>
                <w:snapToGrid w:val="0"/>
                <w:sz w:val="16"/>
              </w:rPr>
            </w:pPr>
            <w:r w:rsidRPr="00902C22">
              <w:rPr>
                <w:rFonts w:ascii="Arial" w:hAnsi="Arial"/>
                <w:snapToGrid w:val="0"/>
                <w:sz w:val="16"/>
              </w:rPr>
              <w:t>- Addition of Solution #1 on Mobility Management from S2-1811540</w:t>
            </w:r>
          </w:p>
          <w:p w:rsidR="00902C22" w:rsidRPr="00902C22" w:rsidRDefault="00902C22" w:rsidP="00902C22">
            <w:pPr>
              <w:spacing w:after="0"/>
              <w:rPr>
                <w:rFonts w:ascii="Arial" w:hAnsi="Arial"/>
                <w:snapToGrid w:val="0"/>
                <w:sz w:val="16"/>
              </w:rPr>
            </w:pPr>
          </w:p>
        </w:tc>
        <w:tc>
          <w:tcPr>
            <w:tcW w:w="708"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0.3.0</w:t>
            </w:r>
          </w:p>
        </w:tc>
      </w:tr>
      <w:tr w:rsidR="00902C22" w:rsidRPr="00902C22" w:rsidTr="00354BC3">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2019-01</w:t>
            </w:r>
          </w:p>
        </w:tc>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S2#129BIS</w:t>
            </w:r>
          </w:p>
        </w:tc>
        <w:tc>
          <w:tcPr>
            <w:tcW w:w="1094"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jc w:val="both"/>
              <w:rPr>
                <w:rFonts w:ascii="Arial" w:hAnsi="Arial"/>
                <w:snapToGrid w:val="0"/>
                <w:sz w:val="16"/>
              </w:rPr>
            </w:pPr>
          </w:p>
        </w:tc>
        <w:tc>
          <w:tcPr>
            <w:tcW w:w="425" w:type="dxa"/>
            <w:shd w:val="solid" w:color="FFFFFF" w:fill="auto"/>
          </w:tcPr>
          <w:p w:rsidR="00902C22" w:rsidRPr="00902C22" w:rsidRDefault="00902C22" w:rsidP="00902C22">
            <w:pPr>
              <w:pStyle w:val="TAC"/>
              <w:rPr>
                <w:sz w:val="16"/>
                <w:szCs w:val="16"/>
              </w:rPr>
            </w:pPr>
          </w:p>
        </w:tc>
        <w:tc>
          <w:tcPr>
            <w:tcW w:w="4962" w:type="dxa"/>
            <w:shd w:val="solid" w:color="FFFFFF" w:fill="auto"/>
          </w:tcPr>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During S2 129BIS:</w:t>
            </w:r>
          </w:p>
          <w:p w:rsidR="00902C22" w:rsidRPr="00902C22" w:rsidRDefault="00902C22" w:rsidP="00902C22">
            <w:pPr>
              <w:pStyle w:val="TAL"/>
              <w:ind w:left="244" w:hanging="244"/>
              <w:rPr>
                <w:snapToGrid w:val="0"/>
                <w:sz w:val="16"/>
                <w:szCs w:val="16"/>
              </w:rPr>
            </w:pPr>
            <w:r w:rsidRPr="00902C22">
              <w:rPr>
                <w:snapToGrid w:val="0"/>
                <w:sz w:val="16"/>
                <w:szCs w:val="16"/>
              </w:rPr>
              <w:t>-</w:t>
            </w:r>
            <w:r w:rsidRPr="00902C22">
              <w:rPr>
                <w:snapToGrid w:val="0"/>
                <w:sz w:val="16"/>
                <w:szCs w:val="16"/>
              </w:rPr>
              <w:tab/>
              <w:t>Editorial modifications as approved in S2-1812036 (Key issue # 4 &amp; #5 numbering, and Editor's note modification).</w:t>
            </w:r>
          </w:p>
          <w:p w:rsidR="00902C22" w:rsidRPr="00902C22" w:rsidRDefault="00902C22" w:rsidP="00902C22">
            <w:pPr>
              <w:pStyle w:val="TAL"/>
              <w:ind w:left="244" w:hanging="244"/>
              <w:rPr>
                <w:snapToGrid w:val="0"/>
                <w:sz w:val="16"/>
                <w:szCs w:val="16"/>
              </w:rPr>
            </w:pPr>
            <w:r w:rsidRPr="00902C22">
              <w:rPr>
                <w:snapToGrid w:val="0"/>
                <w:sz w:val="16"/>
                <w:szCs w:val="16"/>
              </w:rPr>
              <w:t>-</w:t>
            </w:r>
            <w:r w:rsidRPr="00902C22">
              <w:rPr>
                <w:snapToGrid w:val="0"/>
                <w:sz w:val="16"/>
                <w:szCs w:val="16"/>
              </w:rPr>
              <w:tab/>
              <w:t>From S2-1812776, addition of Key Issue #6 on RAN mobility with NGSO regenerative-based satellite access.</w:t>
            </w:r>
          </w:p>
          <w:p w:rsidR="00902C22" w:rsidRPr="00902C22" w:rsidRDefault="00902C22" w:rsidP="00902C22">
            <w:pPr>
              <w:pStyle w:val="TAL"/>
              <w:ind w:left="244" w:hanging="244"/>
              <w:rPr>
                <w:snapToGrid w:val="0"/>
                <w:sz w:val="16"/>
                <w:szCs w:val="16"/>
              </w:rPr>
            </w:pPr>
            <w:r w:rsidRPr="00902C22">
              <w:rPr>
                <w:snapToGrid w:val="0"/>
                <w:sz w:val="16"/>
                <w:szCs w:val="16"/>
              </w:rPr>
              <w:t>-</w:t>
            </w:r>
            <w:r w:rsidRPr="00902C22">
              <w:rPr>
                <w:snapToGrid w:val="0"/>
                <w:sz w:val="16"/>
                <w:szCs w:val="16"/>
              </w:rPr>
              <w:tab/>
              <w:t>From S2-1813212, addition of Key Issue #7 on Multi connectivity with satellite access</w:t>
            </w:r>
          </w:p>
          <w:p w:rsidR="00902C22" w:rsidRPr="00902C22" w:rsidRDefault="00902C22" w:rsidP="00902C22">
            <w:pPr>
              <w:pStyle w:val="TAL"/>
              <w:ind w:left="244" w:hanging="244"/>
              <w:rPr>
                <w:snapToGrid w:val="0"/>
                <w:sz w:val="16"/>
                <w:szCs w:val="16"/>
              </w:rPr>
            </w:pPr>
            <w:r w:rsidRPr="00902C22">
              <w:rPr>
                <w:snapToGrid w:val="0"/>
                <w:sz w:val="16"/>
                <w:szCs w:val="16"/>
              </w:rPr>
              <w:t>-</w:t>
            </w:r>
            <w:r w:rsidRPr="00902C22">
              <w:rPr>
                <w:snapToGrid w:val="0"/>
                <w:sz w:val="16"/>
                <w:szCs w:val="16"/>
              </w:rPr>
              <w:tab/>
              <w:t>From S2-1813224, Revision on Solution #1</w:t>
            </w:r>
          </w:p>
          <w:p w:rsidR="00902C22" w:rsidRPr="00902C22" w:rsidRDefault="00902C22" w:rsidP="00902C22">
            <w:pPr>
              <w:pStyle w:val="TAL"/>
              <w:ind w:left="244" w:hanging="244"/>
              <w:rPr>
                <w:snapToGrid w:val="0"/>
                <w:sz w:val="16"/>
                <w:szCs w:val="16"/>
              </w:rPr>
            </w:pPr>
            <w:r w:rsidRPr="00902C22">
              <w:rPr>
                <w:snapToGrid w:val="0"/>
                <w:sz w:val="16"/>
                <w:szCs w:val="16"/>
              </w:rPr>
              <w:t>-</w:t>
            </w:r>
            <w:r w:rsidRPr="00902C22">
              <w:rPr>
                <w:snapToGrid w:val="0"/>
                <w:sz w:val="16"/>
                <w:szCs w:val="16"/>
              </w:rPr>
              <w:tab/>
              <w:t>From S2-1812780, Addition of a New solution: new RAT type satellite</w:t>
            </w:r>
          </w:p>
          <w:p w:rsidR="00902C22" w:rsidRPr="00902C22" w:rsidRDefault="00902C22" w:rsidP="00902C22">
            <w:pPr>
              <w:pStyle w:val="TAL"/>
              <w:ind w:left="244" w:hanging="244"/>
              <w:rPr>
                <w:snapToGrid w:val="0"/>
              </w:rPr>
            </w:pPr>
            <w:r w:rsidRPr="00902C22">
              <w:rPr>
                <w:snapToGrid w:val="0"/>
                <w:sz w:val="16"/>
                <w:szCs w:val="16"/>
              </w:rPr>
              <w:t>-</w:t>
            </w:r>
            <w:r w:rsidRPr="00902C22">
              <w:rPr>
                <w:snapToGrid w:val="0"/>
                <w:sz w:val="16"/>
                <w:szCs w:val="16"/>
              </w:rPr>
              <w:tab/>
              <w:t>From S2-1812781 add a solution for QoS with Satellite Backhaul by using UPF information to inform SMF about the need for QoS adaptation in case of the use of satellite connections for backhaul.</w:t>
            </w:r>
          </w:p>
        </w:tc>
        <w:tc>
          <w:tcPr>
            <w:tcW w:w="708"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0.4.0</w:t>
            </w:r>
          </w:p>
        </w:tc>
      </w:tr>
      <w:tr w:rsidR="00902C22" w:rsidRPr="00902C22" w:rsidTr="00354BC3">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2019-01</w:t>
            </w:r>
          </w:p>
        </w:tc>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S2-130</w:t>
            </w:r>
          </w:p>
        </w:tc>
        <w:tc>
          <w:tcPr>
            <w:tcW w:w="1094"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jc w:val="both"/>
              <w:rPr>
                <w:rFonts w:ascii="Arial" w:hAnsi="Arial"/>
                <w:snapToGrid w:val="0"/>
                <w:sz w:val="16"/>
              </w:rPr>
            </w:pPr>
          </w:p>
        </w:tc>
        <w:tc>
          <w:tcPr>
            <w:tcW w:w="425" w:type="dxa"/>
            <w:shd w:val="solid" w:color="FFFFFF" w:fill="auto"/>
          </w:tcPr>
          <w:p w:rsidR="00902C22" w:rsidRPr="00902C22" w:rsidRDefault="00902C22" w:rsidP="00902C22">
            <w:pPr>
              <w:pStyle w:val="TAC"/>
              <w:rPr>
                <w:sz w:val="16"/>
                <w:szCs w:val="16"/>
              </w:rPr>
            </w:pPr>
          </w:p>
        </w:tc>
        <w:tc>
          <w:tcPr>
            <w:tcW w:w="4962" w:type="dxa"/>
            <w:shd w:val="solid" w:color="FFFFFF" w:fill="auto"/>
          </w:tcPr>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During S2 130:</w:t>
            </w:r>
          </w:p>
          <w:p w:rsidR="00902C22" w:rsidRPr="00902C22" w:rsidRDefault="00902C22" w:rsidP="00902C22">
            <w:pPr>
              <w:spacing w:after="0"/>
              <w:ind w:left="244" w:hanging="244"/>
            </w:pPr>
            <w:r w:rsidRPr="00902C22">
              <w:rPr>
                <w:rFonts w:ascii="Arial" w:hAnsi="Arial"/>
                <w:snapToGrid w:val="0"/>
                <w:sz w:val="16"/>
                <w:szCs w:val="16"/>
              </w:rPr>
              <w:t>- From S2-1901000, Addition of "</w:t>
            </w:r>
            <w:r w:rsidRPr="00902C22">
              <w:rPr>
                <w:lang w:eastAsia="ko-KR"/>
              </w:rPr>
              <w:t xml:space="preserve">described in </w:t>
            </w:r>
            <w:r w:rsidRPr="00902C22">
              <w:t>TR 23.793 [5]" associated to ATSSS in clause 5.7.1.</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S2-1901067, Addition of new key issue #8 addressing distribution of content towards the edge has been added</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S2-1901068, Addition of Solution #4.</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S2-1901069, Addition of Solution #5</w:t>
            </w:r>
          </w:p>
        </w:tc>
        <w:tc>
          <w:tcPr>
            <w:tcW w:w="708"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0.5.0</w:t>
            </w:r>
          </w:p>
        </w:tc>
      </w:tr>
      <w:tr w:rsidR="00902C22" w:rsidRPr="00902C22" w:rsidTr="00354BC3">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2019-04</w:t>
            </w:r>
          </w:p>
        </w:tc>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S2-131</w:t>
            </w:r>
          </w:p>
        </w:tc>
        <w:tc>
          <w:tcPr>
            <w:tcW w:w="1094"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jc w:val="both"/>
              <w:rPr>
                <w:rFonts w:ascii="Arial" w:hAnsi="Arial"/>
                <w:snapToGrid w:val="0"/>
                <w:sz w:val="16"/>
              </w:rPr>
            </w:pPr>
          </w:p>
        </w:tc>
        <w:tc>
          <w:tcPr>
            <w:tcW w:w="425" w:type="dxa"/>
            <w:shd w:val="solid" w:color="FFFFFF" w:fill="auto"/>
          </w:tcPr>
          <w:p w:rsidR="00902C22" w:rsidRPr="00902C22" w:rsidRDefault="00902C22" w:rsidP="00902C22">
            <w:pPr>
              <w:pStyle w:val="TAC"/>
              <w:rPr>
                <w:sz w:val="16"/>
                <w:szCs w:val="16"/>
              </w:rPr>
            </w:pPr>
          </w:p>
        </w:tc>
        <w:tc>
          <w:tcPr>
            <w:tcW w:w="4962" w:type="dxa"/>
            <w:shd w:val="solid" w:color="FFFFFF" w:fill="auto"/>
          </w:tcPr>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During S2 131:</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S2-1902443, Addition of  new Key issue #9 on multilink with satellite.</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S2-1902883, Addition of Solution #6 on Key Issue #8: Role of satellite backhaul in content distribution towards the edge</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S2-1902445, Addition of clarification for solution #3 allowing to resolve two Editor's notes on the use of the PCF</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S2-1902446, Addition of Solution #7 on Idle mode mobility procedure for non-geostationary satellite access.</w:t>
            </w:r>
          </w:p>
        </w:tc>
        <w:tc>
          <w:tcPr>
            <w:tcW w:w="708"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0.6.0</w:t>
            </w:r>
          </w:p>
        </w:tc>
      </w:tr>
      <w:tr w:rsidR="00902C22" w:rsidRPr="00902C22" w:rsidTr="00354BC3">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2019-05</w:t>
            </w:r>
          </w:p>
        </w:tc>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S2-132</w:t>
            </w:r>
          </w:p>
        </w:tc>
        <w:tc>
          <w:tcPr>
            <w:tcW w:w="1094"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jc w:val="both"/>
              <w:rPr>
                <w:rFonts w:ascii="Arial" w:hAnsi="Arial"/>
                <w:snapToGrid w:val="0"/>
                <w:sz w:val="16"/>
              </w:rPr>
            </w:pPr>
          </w:p>
        </w:tc>
        <w:tc>
          <w:tcPr>
            <w:tcW w:w="425" w:type="dxa"/>
            <w:shd w:val="solid" w:color="FFFFFF" w:fill="auto"/>
          </w:tcPr>
          <w:p w:rsidR="00902C22" w:rsidRPr="00902C22" w:rsidRDefault="00902C22" w:rsidP="00902C22">
            <w:pPr>
              <w:pStyle w:val="TAC"/>
              <w:rPr>
                <w:sz w:val="16"/>
                <w:szCs w:val="16"/>
              </w:rPr>
            </w:pPr>
          </w:p>
        </w:tc>
        <w:tc>
          <w:tcPr>
            <w:tcW w:w="4962" w:type="dxa"/>
            <w:shd w:val="solid" w:color="FFFFFF" w:fill="auto"/>
          </w:tcPr>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During S2 132</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S2-1903920, Key Issue #1 update</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S2-1904022,</w:t>
            </w:r>
            <w:r w:rsidRPr="00902C22">
              <w:t xml:space="preserve"> </w:t>
            </w:r>
            <w:r w:rsidRPr="00902C22">
              <w:rPr>
                <w:rFonts w:ascii="Arial" w:hAnsi="Arial"/>
                <w:snapToGrid w:val="0"/>
                <w:sz w:val="16"/>
                <w:szCs w:val="16"/>
              </w:rPr>
              <w:t>Update to solution 4</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S2-1904023, Solution evaluation of new RAT type: 'NR Sat Access'</w:t>
            </w:r>
          </w:p>
        </w:tc>
        <w:tc>
          <w:tcPr>
            <w:tcW w:w="708"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0.7.0</w:t>
            </w:r>
          </w:p>
        </w:tc>
      </w:tr>
      <w:tr w:rsidR="00902C22" w:rsidRPr="00902C22" w:rsidTr="00354BC3">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2019-05</w:t>
            </w:r>
          </w:p>
        </w:tc>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S2-133</w:t>
            </w:r>
          </w:p>
        </w:tc>
        <w:tc>
          <w:tcPr>
            <w:tcW w:w="1094"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jc w:val="both"/>
              <w:rPr>
                <w:rFonts w:ascii="Arial" w:hAnsi="Arial"/>
                <w:snapToGrid w:val="0"/>
                <w:sz w:val="16"/>
              </w:rPr>
            </w:pPr>
          </w:p>
        </w:tc>
        <w:tc>
          <w:tcPr>
            <w:tcW w:w="425" w:type="dxa"/>
            <w:shd w:val="solid" w:color="FFFFFF" w:fill="auto"/>
          </w:tcPr>
          <w:p w:rsidR="00902C22" w:rsidRPr="00902C22" w:rsidRDefault="00902C22" w:rsidP="00902C22">
            <w:pPr>
              <w:pStyle w:val="TAC"/>
              <w:rPr>
                <w:sz w:val="16"/>
                <w:szCs w:val="16"/>
              </w:rPr>
            </w:pPr>
          </w:p>
        </w:tc>
        <w:tc>
          <w:tcPr>
            <w:tcW w:w="4962" w:type="dxa"/>
            <w:shd w:val="solid" w:color="FFFFFF" w:fill="auto"/>
          </w:tcPr>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During S2 133:</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S2-1906810, Update to solution #3.</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S2-1906118, Update and Evaluation of Solution #5.</w:t>
            </w:r>
          </w:p>
        </w:tc>
        <w:tc>
          <w:tcPr>
            <w:tcW w:w="708"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0.8.0</w:t>
            </w:r>
          </w:p>
        </w:tc>
      </w:tr>
      <w:tr w:rsidR="00902C22" w:rsidRPr="00902C22" w:rsidTr="00354BC3">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2019-07</w:t>
            </w:r>
          </w:p>
        </w:tc>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S2-134</w:t>
            </w:r>
          </w:p>
        </w:tc>
        <w:tc>
          <w:tcPr>
            <w:tcW w:w="1094"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jc w:val="both"/>
              <w:rPr>
                <w:rFonts w:ascii="Arial" w:hAnsi="Arial"/>
                <w:snapToGrid w:val="0"/>
                <w:sz w:val="16"/>
              </w:rPr>
            </w:pPr>
          </w:p>
        </w:tc>
        <w:tc>
          <w:tcPr>
            <w:tcW w:w="425" w:type="dxa"/>
            <w:shd w:val="solid" w:color="FFFFFF" w:fill="auto"/>
          </w:tcPr>
          <w:p w:rsidR="00902C22" w:rsidRPr="00902C22" w:rsidRDefault="00902C22" w:rsidP="00902C22">
            <w:pPr>
              <w:pStyle w:val="TAC"/>
              <w:rPr>
                <w:sz w:val="16"/>
                <w:szCs w:val="16"/>
              </w:rPr>
            </w:pPr>
          </w:p>
        </w:tc>
        <w:tc>
          <w:tcPr>
            <w:tcW w:w="4962" w:type="dxa"/>
            <w:shd w:val="solid" w:color="FFFFFF" w:fill="auto"/>
          </w:tcPr>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During S2 134:</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S2-1907373; Clause 3 update</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xml:space="preserve">- From S2-1908363; Solution for support of </w:t>
            </w:r>
            <w:proofErr w:type="spellStart"/>
            <w:r w:rsidRPr="00902C22">
              <w:rPr>
                <w:rFonts w:ascii="Arial" w:hAnsi="Arial"/>
                <w:snapToGrid w:val="0"/>
                <w:sz w:val="16"/>
                <w:szCs w:val="16"/>
              </w:rPr>
              <w:t>gNBs</w:t>
            </w:r>
            <w:proofErr w:type="spellEnd"/>
            <w:r w:rsidRPr="00902C22">
              <w:rPr>
                <w:rFonts w:ascii="Arial" w:hAnsi="Arial"/>
                <w:snapToGrid w:val="0"/>
                <w:sz w:val="16"/>
                <w:szCs w:val="16"/>
              </w:rPr>
              <w:t xml:space="preserve"> on NGSO satellites</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S2-1908364; Global evaluation for Key Issue #5</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S2-1908369; Evaluation and conclusion for Key Issue #8</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S2-1908447; Update of RAT Type solution</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S2-1908554; Idle mode mobility for Non-GEO satellite access</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S2-1908555; Update of Solution #2: Addition of New RAT type satellite</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xml:space="preserve">- From S2-1908556; New solution - Distributed </w:t>
            </w:r>
            <w:proofErr w:type="spellStart"/>
            <w:r w:rsidRPr="00902C22">
              <w:rPr>
                <w:rFonts w:ascii="Arial" w:hAnsi="Arial"/>
                <w:snapToGrid w:val="0"/>
                <w:sz w:val="16"/>
                <w:szCs w:val="16"/>
              </w:rPr>
              <w:t>gNB</w:t>
            </w:r>
            <w:proofErr w:type="spellEnd"/>
            <w:r w:rsidRPr="00902C22">
              <w:rPr>
                <w:rFonts w:ascii="Arial" w:hAnsi="Arial"/>
                <w:snapToGrid w:val="0"/>
                <w:sz w:val="16"/>
                <w:szCs w:val="16"/>
              </w:rPr>
              <w:t xml:space="preserve"> for non-GEO constellations</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S2-1908557; Evaluation and conclusion for Key Issue #7</w:t>
            </w:r>
          </w:p>
        </w:tc>
        <w:tc>
          <w:tcPr>
            <w:tcW w:w="708"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0.9.0</w:t>
            </w:r>
          </w:p>
        </w:tc>
      </w:tr>
      <w:tr w:rsidR="00354BC3" w:rsidRPr="00354BC3" w:rsidTr="00354BC3">
        <w:tc>
          <w:tcPr>
            <w:tcW w:w="800" w:type="dxa"/>
            <w:shd w:val="solid" w:color="FFFFFF" w:fill="auto"/>
          </w:tcPr>
          <w:p w:rsidR="00354BC3" w:rsidRPr="00354BC3" w:rsidRDefault="00354BC3" w:rsidP="00354BC3">
            <w:pPr>
              <w:spacing w:after="0"/>
              <w:rPr>
                <w:rFonts w:ascii="Arial" w:hAnsi="Arial"/>
                <w:snapToGrid w:val="0"/>
                <w:color w:val="0000FF"/>
                <w:sz w:val="16"/>
              </w:rPr>
            </w:pPr>
            <w:r w:rsidRPr="00354BC3">
              <w:rPr>
                <w:rFonts w:ascii="Arial" w:hAnsi="Arial"/>
                <w:snapToGrid w:val="0"/>
                <w:color w:val="0000FF"/>
                <w:sz w:val="16"/>
              </w:rPr>
              <w:t>2019-08</w:t>
            </w:r>
          </w:p>
        </w:tc>
        <w:tc>
          <w:tcPr>
            <w:tcW w:w="800" w:type="dxa"/>
            <w:shd w:val="solid" w:color="FFFFFF" w:fill="auto"/>
          </w:tcPr>
          <w:p w:rsidR="00354BC3" w:rsidRPr="00354BC3" w:rsidRDefault="00354BC3" w:rsidP="00354BC3">
            <w:pPr>
              <w:spacing w:after="0"/>
              <w:rPr>
                <w:rFonts w:ascii="Arial" w:hAnsi="Arial"/>
                <w:snapToGrid w:val="0"/>
                <w:color w:val="0000FF"/>
                <w:sz w:val="16"/>
              </w:rPr>
            </w:pPr>
            <w:r w:rsidRPr="00354BC3">
              <w:rPr>
                <w:rFonts w:ascii="Arial" w:hAnsi="Arial"/>
                <w:snapToGrid w:val="0"/>
                <w:color w:val="0000FF"/>
                <w:sz w:val="16"/>
              </w:rPr>
              <w:t>SP#85</w:t>
            </w:r>
          </w:p>
        </w:tc>
        <w:tc>
          <w:tcPr>
            <w:tcW w:w="1094" w:type="dxa"/>
            <w:shd w:val="solid" w:color="FFFFFF" w:fill="auto"/>
          </w:tcPr>
          <w:p w:rsidR="00354BC3" w:rsidRPr="00354BC3" w:rsidRDefault="00354BC3" w:rsidP="00354BC3">
            <w:pPr>
              <w:spacing w:after="0"/>
              <w:rPr>
                <w:rFonts w:ascii="Arial" w:hAnsi="Arial"/>
                <w:snapToGrid w:val="0"/>
                <w:color w:val="0000FF"/>
                <w:sz w:val="16"/>
              </w:rPr>
            </w:pPr>
            <w:r w:rsidRPr="00354BC3">
              <w:rPr>
                <w:rFonts w:ascii="Arial" w:hAnsi="Arial"/>
                <w:snapToGrid w:val="0"/>
                <w:color w:val="0000FF"/>
                <w:sz w:val="16"/>
              </w:rPr>
              <w:t>SP-190632</w:t>
            </w:r>
          </w:p>
        </w:tc>
        <w:tc>
          <w:tcPr>
            <w:tcW w:w="425" w:type="dxa"/>
            <w:shd w:val="solid" w:color="FFFFFF" w:fill="auto"/>
          </w:tcPr>
          <w:p w:rsidR="00354BC3" w:rsidRPr="00354BC3" w:rsidRDefault="00354BC3" w:rsidP="00354BC3">
            <w:pPr>
              <w:spacing w:after="0"/>
              <w:rPr>
                <w:rFonts w:ascii="Arial" w:hAnsi="Arial"/>
                <w:snapToGrid w:val="0"/>
                <w:color w:val="0000FF"/>
                <w:sz w:val="16"/>
              </w:rPr>
            </w:pPr>
            <w:r w:rsidRPr="00354BC3">
              <w:rPr>
                <w:rFonts w:ascii="Arial" w:hAnsi="Arial"/>
                <w:snapToGrid w:val="0"/>
                <w:color w:val="0000FF"/>
                <w:sz w:val="16"/>
              </w:rPr>
              <w:t>-</w:t>
            </w:r>
          </w:p>
        </w:tc>
        <w:tc>
          <w:tcPr>
            <w:tcW w:w="425" w:type="dxa"/>
            <w:shd w:val="solid" w:color="FFFFFF" w:fill="auto"/>
          </w:tcPr>
          <w:p w:rsidR="00354BC3" w:rsidRPr="00354BC3" w:rsidRDefault="00354BC3" w:rsidP="00354BC3">
            <w:pPr>
              <w:spacing w:after="0"/>
              <w:jc w:val="both"/>
              <w:rPr>
                <w:rFonts w:ascii="Arial" w:hAnsi="Arial"/>
                <w:snapToGrid w:val="0"/>
                <w:color w:val="0000FF"/>
                <w:sz w:val="16"/>
              </w:rPr>
            </w:pPr>
            <w:r w:rsidRPr="00354BC3">
              <w:rPr>
                <w:rFonts w:ascii="Arial" w:hAnsi="Arial"/>
                <w:snapToGrid w:val="0"/>
                <w:color w:val="0000FF"/>
                <w:sz w:val="16"/>
              </w:rPr>
              <w:t>-</w:t>
            </w:r>
          </w:p>
        </w:tc>
        <w:tc>
          <w:tcPr>
            <w:tcW w:w="425" w:type="dxa"/>
            <w:shd w:val="solid" w:color="FFFFFF" w:fill="auto"/>
          </w:tcPr>
          <w:p w:rsidR="00354BC3" w:rsidRPr="00354BC3" w:rsidRDefault="00354BC3" w:rsidP="00354BC3">
            <w:pPr>
              <w:pStyle w:val="TAC"/>
              <w:rPr>
                <w:color w:val="0000FF"/>
                <w:sz w:val="16"/>
                <w:szCs w:val="16"/>
              </w:rPr>
            </w:pPr>
            <w:r w:rsidRPr="00354BC3">
              <w:rPr>
                <w:color w:val="0000FF"/>
                <w:sz w:val="16"/>
                <w:szCs w:val="16"/>
              </w:rPr>
              <w:t>-</w:t>
            </w:r>
          </w:p>
        </w:tc>
        <w:tc>
          <w:tcPr>
            <w:tcW w:w="4962" w:type="dxa"/>
            <w:shd w:val="solid" w:color="FFFFFF" w:fill="auto"/>
          </w:tcPr>
          <w:p w:rsidR="00354BC3" w:rsidRPr="00354BC3" w:rsidRDefault="00354BC3" w:rsidP="00354BC3">
            <w:pPr>
              <w:spacing w:after="0"/>
              <w:ind w:left="244" w:hanging="244"/>
              <w:rPr>
                <w:rFonts w:ascii="Arial" w:hAnsi="Arial"/>
                <w:snapToGrid w:val="0"/>
                <w:color w:val="0000FF"/>
                <w:sz w:val="16"/>
                <w:szCs w:val="16"/>
              </w:rPr>
            </w:pPr>
            <w:r w:rsidRPr="00354BC3">
              <w:rPr>
                <w:rFonts w:ascii="Arial" w:hAnsi="Arial"/>
                <w:snapToGrid w:val="0"/>
                <w:color w:val="0000FF"/>
                <w:sz w:val="16"/>
                <w:szCs w:val="16"/>
              </w:rPr>
              <w:t>MCC editorial update for presentation to TSG SA#85</w:t>
            </w:r>
          </w:p>
        </w:tc>
        <w:tc>
          <w:tcPr>
            <w:tcW w:w="708" w:type="dxa"/>
            <w:shd w:val="solid" w:color="FFFFFF" w:fill="auto"/>
          </w:tcPr>
          <w:p w:rsidR="00354BC3" w:rsidRPr="00354BC3" w:rsidRDefault="00354BC3" w:rsidP="00354BC3">
            <w:pPr>
              <w:spacing w:after="0"/>
              <w:rPr>
                <w:rFonts w:ascii="Arial" w:hAnsi="Arial"/>
                <w:snapToGrid w:val="0"/>
                <w:color w:val="0000FF"/>
                <w:sz w:val="16"/>
              </w:rPr>
            </w:pPr>
            <w:r w:rsidRPr="00354BC3">
              <w:rPr>
                <w:rFonts w:ascii="Arial" w:hAnsi="Arial"/>
                <w:snapToGrid w:val="0"/>
                <w:color w:val="0000FF"/>
                <w:sz w:val="16"/>
              </w:rPr>
              <w:t>1.0.0</w:t>
            </w:r>
          </w:p>
        </w:tc>
      </w:tr>
      <w:bookmarkEnd w:id="121"/>
      <w:bookmarkEnd w:id="123"/>
      <w:bookmarkEnd w:id="124"/>
      <w:bookmarkEnd w:id="125"/>
    </w:tbl>
    <w:p w:rsidR="004302C6" w:rsidRPr="00902C22" w:rsidRDefault="004302C6" w:rsidP="00923BA9">
      <w:pPr>
        <w:rPr>
          <w:lang w:eastAsia="zh-CN"/>
        </w:rPr>
      </w:pPr>
    </w:p>
    <w:sectPr w:rsidR="004302C6" w:rsidRPr="00902C22" w:rsidSect="006E5651">
      <w:headerReference w:type="default" r:id="rId65"/>
      <w:footerReference w:type="default" r:id="rId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A74A7" w:rsidRDefault="008A74A7">
      <w:r>
        <w:separator/>
      </w:r>
    </w:p>
  </w:endnote>
  <w:endnote w:type="continuationSeparator" w:id="0">
    <w:p w:rsidR="008A74A7" w:rsidRDefault="008A74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61FE1" w:rsidRDefault="00902C22">
    <w:pPr>
      <w:pStyle w:val="Footer"/>
    </w:pPr>
    <w:r>
      <w:rPr>
        <w:lang w:eastAsia="en-GB"/>
      </w:rPr>
      <mc:AlternateContent>
        <mc:Choice Requires="wps">
          <w:drawing>
            <wp:anchor distT="0" distB="0" distL="114300" distR="114300" simplePos="0" relativeHeight="251656704" behindDoc="0" locked="0" layoutInCell="0" allowOverlap="1">
              <wp:simplePos x="0" y="0"/>
              <wp:positionH relativeFrom="page">
                <wp:posOffset>0</wp:posOffset>
              </wp:positionH>
              <wp:positionV relativeFrom="page">
                <wp:posOffset>10229215</wp:posOffset>
              </wp:positionV>
              <wp:extent cx="7560945" cy="273685"/>
              <wp:effectExtent l="0" t="0" r="0" b="0"/>
              <wp:wrapNone/>
              <wp:docPr id="13" name="MSIPCMed0f4781b67e60bf1547c2c0" descr="{&quot;HashCode&quot;:1398620317,&quot;Height&quot;:842.0,&quot;Width&quot;:595.0,&quot;Placement&quot;:&quot;Footer&quot;,&quot;Index&quot;:&quot;Primary&quot;,&quot;Section&quot;:1,&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61FE1" w:rsidRPr="00721A02" w:rsidRDefault="00761FE1" w:rsidP="00721A02">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ed0f4781b67e60bf1547c2c0" o:spid="_x0000_s1026" type="#_x0000_t202" alt="{&quot;HashCode&quot;:1398620317,&quot;Height&quot;:842.0,&quot;Width&quot;:595.0,&quot;Placement&quot;:&quot;Footer&quot;,&quot;Index&quot;:&quot;Primary&quot;,&quot;Section&quot;:1,&quot;Top&quot;:0.0,&quot;Left&quot;:0.0}" style="position:absolute;left:0;text-align:left;margin-left:0;margin-top:805.45pt;width:595.35pt;height:21.55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" o:allowincell="f" filled="f" stroked="f">
              <v:textbox inset="20pt,0,,0">
                <w:txbxContent>
                  <w:p w:rsidR="00761FE1" w:rsidRPr="00721A02" w:rsidRDefault="00761FE1" w:rsidP="00721A02">
                    <w:pPr>
                      <w:spacing w:after="0"/>
                      <w:rPr>
                        <w:rFonts w:ascii="Calibri" w:hAnsi="Calibri" w:cs="Calibri"/>
                        <w:color w:val="000000"/>
                        <w:sz w:val="14"/>
                      </w:rPr>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61FE1" w:rsidRDefault="00902C22">
    <w:pPr>
      <w:pStyle w:val="Footer"/>
    </w:pPr>
    <w:r>
      <w:rPr>
        <w:lang w:eastAsia="en-GB"/>
      </w:rPr>
      <mc:AlternateContent>
        <mc:Choice Requires="wps">
          <w:drawing>
            <wp:anchor distT="0" distB="0" distL="114300" distR="114300" simplePos="0" relativeHeight="251659264" behindDoc="0" locked="0" layoutInCell="0" allowOverlap="1">
              <wp:simplePos x="0" y="0"/>
              <wp:positionH relativeFrom="page">
                <wp:posOffset>0</wp:posOffset>
              </wp:positionH>
              <wp:positionV relativeFrom="page">
                <wp:posOffset>10229215</wp:posOffset>
              </wp:positionV>
              <wp:extent cx="7560945" cy="273685"/>
              <wp:effectExtent l="0" t="0" r="0" b="0"/>
              <wp:wrapNone/>
              <wp:docPr id="12" name="MSIPCMb0fa48b181cf4de3905aacfa" descr="{&quot;HashCode&quot;:1398620317,&quot;Height&quot;:842.0,&quot;Width&quot;:595.0,&quot;Placement&quot;:&quot;Footer&quot;,&quot;Index&quot;:&quot;Primary&quot;,&quot;Section&quot;:2,&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1A02" w:rsidRPr="00721A02" w:rsidRDefault="00721A02" w:rsidP="00721A02">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b0fa48b181cf4de3905aacfa" o:spid="_x0000_s1027" type="#_x0000_t202" alt="{&quot;HashCode&quot;:1398620317,&quot;Height&quot;:842.0,&quot;Width&quot;:595.0,&quot;Placement&quot;:&quot;Footer&quot;,&quot;Index&quot;:&quot;Primary&quot;,&quot;Section&quot;:2,&quot;Top&quot;:0.0,&quot;Left&quot;:0.0}" style="position:absolute;left:0;text-align:left;margin-left:0;margin-top:805.45pt;width:595.35pt;height:21.5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" o:allowincell="f" filled="f" stroked="f">
              <v:textbox inset="20pt,0,,0">
                <w:txbxContent>
                  <w:p w:rsidR="00721A02" w:rsidRPr="00721A02" w:rsidRDefault="00721A02" w:rsidP="00721A02">
                    <w:pPr>
                      <w:spacing w:after="0"/>
                      <w:rPr>
                        <w:rFonts w:ascii="Calibri" w:hAnsi="Calibri" w:cs="Calibri"/>
                        <w:color w:val="000000"/>
                        <w:sz w:val="14"/>
                      </w:rPr>
                    </w:pPr>
                  </w:p>
                </w:txbxContent>
              </v:textbox>
              <w10:wrap anchorx="page" anchory="page"/>
            </v:shape>
          </w:pict>
        </mc:Fallback>
      </mc:AlternateContent>
    </w:r>
    <w:r w:rsidR="00761FE1">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A74A7" w:rsidRDefault="008A74A7">
      <w:r>
        <w:separator/>
      </w:r>
    </w:p>
  </w:footnote>
  <w:footnote w:type="continuationSeparator" w:id="0">
    <w:p w:rsidR="008A74A7" w:rsidRDefault="008A74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61FE1" w:rsidRDefault="007C04F6">
    <w:pPr>
      <w:pStyle w:val="Header"/>
      <w:framePr w:wrap="auto" w:vAnchor="text" w:hAnchor="margin" w:xAlign="right" w:y="1"/>
      <w:widowControl/>
    </w:pPr>
    <w:r>
      <w:fldChar w:fldCharType="begin"/>
    </w:r>
    <w:r w:rsidR="00761FE1">
      <w:instrText xml:space="preserve"> STYLEREF ZA </w:instrText>
    </w:r>
    <w:r>
      <w:fldChar w:fldCharType="separate"/>
    </w:r>
    <w:r w:rsidR="00354BC3">
      <w:t>3GPP TR 23.737 V1.0.0 (2019-08)</w:t>
    </w:r>
    <w:r>
      <w:fldChar w:fldCharType="end"/>
    </w:r>
  </w:p>
  <w:p w:rsidR="00761FE1" w:rsidRDefault="007C04F6">
    <w:pPr>
      <w:pStyle w:val="Header"/>
      <w:framePr w:wrap="auto" w:vAnchor="text" w:hAnchor="margin" w:xAlign="center" w:y="1"/>
      <w:widowControl/>
    </w:pPr>
    <w:r>
      <w:fldChar w:fldCharType="begin"/>
    </w:r>
    <w:r w:rsidR="00761FE1">
      <w:instrText xml:space="preserve"> PAGE </w:instrText>
    </w:r>
    <w:r>
      <w:fldChar w:fldCharType="separate"/>
    </w:r>
    <w:r w:rsidR="00FB3142">
      <w:t>3</w:t>
    </w:r>
    <w:r>
      <w:fldChar w:fldCharType="end"/>
    </w:r>
  </w:p>
  <w:p w:rsidR="00761FE1" w:rsidRDefault="007C04F6">
    <w:pPr>
      <w:pStyle w:val="Header"/>
      <w:framePr w:wrap="auto" w:vAnchor="text" w:hAnchor="margin" w:y="1"/>
      <w:widowControl/>
    </w:pPr>
    <w:r>
      <w:fldChar w:fldCharType="begin"/>
    </w:r>
    <w:r w:rsidR="00761FE1">
      <w:instrText xml:space="preserve"> STYLEREF ZGSM </w:instrText>
    </w:r>
    <w:r>
      <w:fldChar w:fldCharType="separate"/>
    </w:r>
    <w:r w:rsidR="00354BC3">
      <w:t>Release 16</w:t>
    </w:r>
    <w:r>
      <w:fldChar w:fldCharType="end"/>
    </w:r>
  </w:p>
  <w:p w:rsidR="00761FE1" w:rsidRDefault="00761FE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2"/>
    <w:multiLevelType w:val="singleLevel"/>
    <w:tmpl w:val="00000002"/>
    <w:name w:val="WW8Num2"/>
    <w:lvl w:ilvl="0">
      <w:start w:val="6"/>
      <w:numFmt w:val="bullet"/>
      <w:lvlText w:val="-"/>
      <w:lvlJc w:val="left"/>
      <w:pPr>
        <w:tabs>
          <w:tab w:val="num" w:pos="0"/>
        </w:tabs>
        <w:ind w:left="720" w:hanging="360"/>
      </w:pPr>
      <w:rPr>
        <w:rFonts w:ascii="Times New Roman" w:hAnsi="Times New Roman" w:cs="Times New Roman" w:hint="default"/>
        <w:lang w:eastAsia="fr-FR"/>
      </w:rPr>
    </w:lvl>
  </w:abstractNum>
  <w:abstractNum w:abstractNumId="1" w15:restartNumberingAfterBreak="0">
    <w:nsid w:val="7BC330F5"/>
    <w:multiLevelType w:val="hybridMultilevel"/>
    <w:tmpl w:val="C2769C2A"/>
    <w:lvl w:ilvl="0" w:tplc="DDE2CBAC">
      <w:start w:val="1"/>
      <w:numFmt w:val="bullet"/>
      <w:pStyle w:val="CharChar1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ZapfDingbat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ZapfDingbat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ZapfDingbats"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1"/>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0DC"/>
    <w:rsid w:val="0000743C"/>
    <w:rsid w:val="0002191D"/>
    <w:rsid w:val="000266A0"/>
    <w:rsid w:val="00031C1D"/>
    <w:rsid w:val="00035EC0"/>
    <w:rsid w:val="0004262F"/>
    <w:rsid w:val="0005279F"/>
    <w:rsid w:val="000528C0"/>
    <w:rsid w:val="00055613"/>
    <w:rsid w:val="00056AAD"/>
    <w:rsid w:val="00060054"/>
    <w:rsid w:val="00060C49"/>
    <w:rsid w:val="00065747"/>
    <w:rsid w:val="00073D1B"/>
    <w:rsid w:val="0007677E"/>
    <w:rsid w:val="00082679"/>
    <w:rsid w:val="0008270B"/>
    <w:rsid w:val="0009002F"/>
    <w:rsid w:val="00093E7E"/>
    <w:rsid w:val="00095749"/>
    <w:rsid w:val="00096824"/>
    <w:rsid w:val="000976F9"/>
    <w:rsid w:val="000A7129"/>
    <w:rsid w:val="000A7444"/>
    <w:rsid w:val="000A7AD5"/>
    <w:rsid w:val="000B7A3E"/>
    <w:rsid w:val="000C1C11"/>
    <w:rsid w:val="000C4F3B"/>
    <w:rsid w:val="000C6218"/>
    <w:rsid w:val="000D6CFC"/>
    <w:rsid w:val="000E255C"/>
    <w:rsid w:val="000E510E"/>
    <w:rsid w:val="000F760F"/>
    <w:rsid w:val="0013290F"/>
    <w:rsid w:val="00143404"/>
    <w:rsid w:val="00151F92"/>
    <w:rsid w:val="00153528"/>
    <w:rsid w:val="00172ACA"/>
    <w:rsid w:val="00177263"/>
    <w:rsid w:val="00185FB7"/>
    <w:rsid w:val="0019336F"/>
    <w:rsid w:val="0019404D"/>
    <w:rsid w:val="001A08AA"/>
    <w:rsid w:val="001A3120"/>
    <w:rsid w:val="001A356D"/>
    <w:rsid w:val="001A6EB4"/>
    <w:rsid w:val="001C3AD3"/>
    <w:rsid w:val="001C5473"/>
    <w:rsid w:val="001C69E5"/>
    <w:rsid w:val="001D541F"/>
    <w:rsid w:val="001D7258"/>
    <w:rsid w:val="001F12B8"/>
    <w:rsid w:val="001F6984"/>
    <w:rsid w:val="00207886"/>
    <w:rsid w:val="00207B00"/>
    <w:rsid w:val="002110CD"/>
    <w:rsid w:val="00212373"/>
    <w:rsid w:val="002138EA"/>
    <w:rsid w:val="00214FBD"/>
    <w:rsid w:val="0022239A"/>
    <w:rsid w:val="00222897"/>
    <w:rsid w:val="0023226E"/>
    <w:rsid w:val="00235394"/>
    <w:rsid w:val="00242C6C"/>
    <w:rsid w:val="002439C6"/>
    <w:rsid w:val="00255E45"/>
    <w:rsid w:val="0026179F"/>
    <w:rsid w:val="00262AED"/>
    <w:rsid w:val="002631FF"/>
    <w:rsid w:val="002647BD"/>
    <w:rsid w:val="00274E1A"/>
    <w:rsid w:val="002757AF"/>
    <w:rsid w:val="0027660E"/>
    <w:rsid w:val="00282213"/>
    <w:rsid w:val="002855DC"/>
    <w:rsid w:val="002944F9"/>
    <w:rsid w:val="002A2E2F"/>
    <w:rsid w:val="002D0B7C"/>
    <w:rsid w:val="002F1316"/>
    <w:rsid w:val="002F32D0"/>
    <w:rsid w:val="002F4093"/>
    <w:rsid w:val="00304C48"/>
    <w:rsid w:val="00312A06"/>
    <w:rsid w:val="00313476"/>
    <w:rsid w:val="003249ED"/>
    <w:rsid w:val="0032559D"/>
    <w:rsid w:val="00336C01"/>
    <w:rsid w:val="003522EC"/>
    <w:rsid w:val="00354BC3"/>
    <w:rsid w:val="003653F3"/>
    <w:rsid w:val="00367724"/>
    <w:rsid w:val="00374459"/>
    <w:rsid w:val="003924FC"/>
    <w:rsid w:val="0039310F"/>
    <w:rsid w:val="00397230"/>
    <w:rsid w:val="003A2E92"/>
    <w:rsid w:val="003B1459"/>
    <w:rsid w:val="003B17DE"/>
    <w:rsid w:val="003D7674"/>
    <w:rsid w:val="003E1F8E"/>
    <w:rsid w:val="003E3071"/>
    <w:rsid w:val="003F04A0"/>
    <w:rsid w:val="003F5EC6"/>
    <w:rsid w:val="004020D7"/>
    <w:rsid w:val="00406444"/>
    <w:rsid w:val="00427F6B"/>
    <w:rsid w:val="004302C6"/>
    <w:rsid w:val="00444225"/>
    <w:rsid w:val="00445E1D"/>
    <w:rsid w:val="004537E4"/>
    <w:rsid w:val="004707E0"/>
    <w:rsid w:val="0048571D"/>
    <w:rsid w:val="004857B4"/>
    <w:rsid w:val="00485A20"/>
    <w:rsid w:val="00491606"/>
    <w:rsid w:val="004A17C7"/>
    <w:rsid w:val="004A1E26"/>
    <w:rsid w:val="004B4DB3"/>
    <w:rsid w:val="004C234E"/>
    <w:rsid w:val="004D0D99"/>
    <w:rsid w:val="004D76D0"/>
    <w:rsid w:val="004E0898"/>
    <w:rsid w:val="004E5CBC"/>
    <w:rsid w:val="004F2ACA"/>
    <w:rsid w:val="004F6C8D"/>
    <w:rsid w:val="004F7A3D"/>
    <w:rsid w:val="00505BFA"/>
    <w:rsid w:val="005079B9"/>
    <w:rsid w:val="005103F7"/>
    <w:rsid w:val="00516406"/>
    <w:rsid w:val="005226B8"/>
    <w:rsid w:val="00545C3E"/>
    <w:rsid w:val="00545D73"/>
    <w:rsid w:val="00557FAB"/>
    <w:rsid w:val="00565795"/>
    <w:rsid w:val="005805B1"/>
    <w:rsid w:val="00580FE0"/>
    <w:rsid w:val="00590C49"/>
    <w:rsid w:val="005B25D0"/>
    <w:rsid w:val="005B30AB"/>
    <w:rsid w:val="005B60D4"/>
    <w:rsid w:val="005B6869"/>
    <w:rsid w:val="005C0087"/>
    <w:rsid w:val="005C0C41"/>
    <w:rsid w:val="005D3E2E"/>
    <w:rsid w:val="005D3FD8"/>
    <w:rsid w:val="005D6BD9"/>
    <w:rsid w:val="005E03CE"/>
    <w:rsid w:val="005E5A8E"/>
    <w:rsid w:val="00601632"/>
    <w:rsid w:val="00607C4E"/>
    <w:rsid w:val="00610D4E"/>
    <w:rsid w:val="00615EB2"/>
    <w:rsid w:val="00617177"/>
    <w:rsid w:val="006228E0"/>
    <w:rsid w:val="00630F5C"/>
    <w:rsid w:val="006340FC"/>
    <w:rsid w:val="00636210"/>
    <w:rsid w:val="00647546"/>
    <w:rsid w:val="0065485E"/>
    <w:rsid w:val="00662025"/>
    <w:rsid w:val="0066304D"/>
    <w:rsid w:val="00663279"/>
    <w:rsid w:val="0066494B"/>
    <w:rsid w:val="006666AB"/>
    <w:rsid w:val="00670764"/>
    <w:rsid w:val="0068168D"/>
    <w:rsid w:val="006818DB"/>
    <w:rsid w:val="006B0D17"/>
    <w:rsid w:val="006B37A7"/>
    <w:rsid w:val="006B4818"/>
    <w:rsid w:val="006B6C8A"/>
    <w:rsid w:val="006C0740"/>
    <w:rsid w:val="006D4032"/>
    <w:rsid w:val="006D53CF"/>
    <w:rsid w:val="006E1758"/>
    <w:rsid w:val="006E5651"/>
    <w:rsid w:val="006E5F8D"/>
    <w:rsid w:val="006F479F"/>
    <w:rsid w:val="00702318"/>
    <w:rsid w:val="007049D5"/>
    <w:rsid w:val="0070646B"/>
    <w:rsid w:val="00721A02"/>
    <w:rsid w:val="007349E7"/>
    <w:rsid w:val="00736D9D"/>
    <w:rsid w:val="007575F1"/>
    <w:rsid w:val="00761DAE"/>
    <w:rsid w:val="00761FE1"/>
    <w:rsid w:val="0077136C"/>
    <w:rsid w:val="00772D66"/>
    <w:rsid w:val="0078553D"/>
    <w:rsid w:val="00796A46"/>
    <w:rsid w:val="007A2C94"/>
    <w:rsid w:val="007B253D"/>
    <w:rsid w:val="007C04F6"/>
    <w:rsid w:val="007C4BFA"/>
    <w:rsid w:val="007C751E"/>
    <w:rsid w:val="007E0040"/>
    <w:rsid w:val="007E2167"/>
    <w:rsid w:val="007F0E1E"/>
    <w:rsid w:val="007F2168"/>
    <w:rsid w:val="007F62EA"/>
    <w:rsid w:val="00815654"/>
    <w:rsid w:val="008311A7"/>
    <w:rsid w:val="00833D20"/>
    <w:rsid w:val="00852660"/>
    <w:rsid w:val="00852D54"/>
    <w:rsid w:val="008556E4"/>
    <w:rsid w:val="00866DFC"/>
    <w:rsid w:val="008745F2"/>
    <w:rsid w:val="0088669E"/>
    <w:rsid w:val="00891327"/>
    <w:rsid w:val="008A500B"/>
    <w:rsid w:val="008A74A7"/>
    <w:rsid w:val="008B0217"/>
    <w:rsid w:val="008B2B01"/>
    <w:rsid w:val="008C60E9"/>
    <w:rsid w:val="008E5D98"/>
    <w:rsid w:val="008E5DF7"/>
    <w:rsid w:val="008E6002"/>
    <w:rsid w:val="008F6E31"/>
    <w:rsid w:val="00902C22"/>
    <w:rsid w:val="0092072B"/>
    <w:rsid w:val="00923BA9"/>
    <w:rsid w:val="00923EB5"/>
    <w:rsid w:val="009266BB"/>
    <w:rsid w:val="00932489"/>
    <w:rsid w:val="00941667"/>
    <w:rsid w:val="009521B9"/>
    <w:rsid w:val="00957378"/>
    <w:rsid w:val="00962323"/>
    <w:rsid w:val="009641DE"/>
    <w:rsid w:val="00971590"/>
    <w:rsid w:val="009731AB"/>
    <w:rsid w:val="009811CF"/>
    <w:rsid w:val="00981CB1"/>
    <w:rsid w:val="00983910"/>
    <w:rsid w:val="00985DF7"/>
    <w:rsid w:val="009923B8"/>
    <w:rsid w:val="009A17DB"/>
    <w:rsid w:val="009A2004"/>
    <w:rsid w:val="009A25F1"/>
    <w:rsid w:val="009C0727"/>
    <w:rsid w:val="009C22CE"/>
    <w:rsid w:val="009C3C3B"/>
    <w:rsid w:val="009D515A"/>
    <w:rsid w:val="009D7937"/>
    <w:rsid w:val="009E0372"/>
    <w:rsid w:val="009E126C"/>
    <w:rsid w:val="009E3AAC"/>
    <w:rsid w:val="009E5B32"/>
    <w:rsid w:val="009F0039"/>
    <w:rsid w:val="009F3ED2"/>
    <w:rsid w:val="009F6D25"/>
    <w:rsid w:val="00A12311"/>
    <w:rsid w:val="00A12ED5"/>
    <w:rsid w:val="00A1472E"/>
    <w:rsid w:val="00A16D50"/>
    <w:rsid w:val="00A17573"/>
    <w:rsid w:val="00A20628"/>
    <w:rsid w:val="00A24270"/>
    <w:rsid w:val="00A327AD"/>
    <w:rsid w:val="00A32A14"/>
    <w:rsid w:val="00A3741B"/>
    <w:rsid w:val="00A442CD"/>
    <w:rsid w:val="00A54B09"/>
    <w:rsid w:val="00A72864"/>
    <w:rsid w:val="00A81B15"/>
    <w:rsid w:val="00A85DBC"/>
    <w:rsid w:val="00A900C6"/>
    <w:rsid w:val="00AA019E"/>
    <w:rsid w:val="00AB3F85"/>
    <w:rsid w:val="00AB4FC8"/>
    <w:rsid w:val="00AC2FE6"/>
    <w:rsid w:val="00AD4122"/>
    <w:rsid w:val="00AF6FF7"/>
    <w:rsid w:val="00B11B50"/>
    <w:rsid w:val="00B12D2D"/>
    <w:rsid w:val="00B24E41"/>
    <w:rsid w:val="00B31CA7"/>
    <w:rsid w:val="00B413C1"/>
    <w:rsid w:val="00B441E3"/>
    <w:rsid w:val="00B4502B"/>
    <w:rsid w:val="00B65997"/>
    <w:rsid w:val="00B76290"/>
    <w:rsid w:val="00B77712"/>
    <w:rsid w:val="00B806B5"/>
    <w:rsid w:val="00B83936"/>
    <w:rsid w:val="00B8446C"/>
    <w:rsid w:val="00B9297C"/>
    <w:rsid w:val="00B96B87"/>
    <w:rsid w:val="00BA7AA3"/>
    <w:rsid w:val="00BB1626"/>
    <w:rsid w:val="00BB30C4"/>
    <w:rsid w:val="00BB709B"/>
    <w:rsid w:val="00BC0FF3"/>
    <w:rsid w:val="00BC386C"/>
    <w:rsid w:val="00BF4FAD"/>
    <w:rsid w:val="00BF65EA"/>
    <w:rsid w:val="00C01550"/>
    <w:rsid w:val="00C061A5"/>
    <w:rsid w:val="00C11B89"/>
    <w:rsid w:val="00C139D8"/>
    <w:rsid w:val="00C17D2A"/>
    <w:rsid w:val="00C2344C"/>
    <w:rsid w:val="00C4602A"/>
    <w:rsid w:val="00C46CB9"/>
    <w:rsid w:val="00C72971"/>
    <w:rsid w:val="00C950E1"/>
    <w:rsid w:val="00C97EAD"/>
    <w:rsid w:val="00CA1854"/>
    <w:rsid w:val="00CF4962"/>
    <w:rsid w:val="00D255A0"/>
    <w:rsid w:val="00D3206C"/>
    <w:rsid w:val="00D36146"/>
    <w:rsid w:val="00D44DE0"/>
    <w:rsid w:val="00D520E4"/>
    <w:rsid w:val="00D57DFA"/>
    <w:rsid w:val="00D757CF"/>
    <w:rsid w:val="00D968AA"/>
    <w:rsid w:val="00DA49CD"/>
    <w:rsid w:val="00DA5FB9"/>
    <w:rsid w:val="00DB0F2D"/>
    <w:rsid w:val="00DB2C6D"/>
    <w:rsid w:val="00DB3C8F"/>
    <w:rsid w:val="00DB3FE6"/>
    <w:rsid w:val="00DC0F29"/>
    <w:rsid w:val="00DC2C67"/>
    <w:rsid w:val="00DD0C2C"/>
    <w:rsid w:val="00DD1DD1"/>
    <w:rsid w:val="00DF0625"/>
    <w:rsid w:val="00E017B5"/>
    <w:rsid w:val="00E06EE9"/>
    <w:rsid w:val="00E102EB"/>
    <w:rsid w:val="00E14E23"/>
    <w:rsid w:val="00E22964"/>
    <w:rsid w:val="00E241B8"/>
    <w:rsid w:val="00E33D1D"/>
    <w:rsid w:val="00E5003A"/>
    <w:rsid w:val="00E55ABC"/>
    <w:rsid w:val="00E57B74"/>
    <w:rsid w:val="00E82357"/>
    <w:rsid w:val="00E83370"/>
    <w:rsid w:val="00E8629F"/>
    <w:rsid w:val="00E911D8"/>
    <w:rsid w:val="00E9763E"/>
    <w:rsid w:val="00EA3C24"/>
    <w:rsid w:val="00EA72BB"/>
    <w:rsid w:val="00EB68D6"/>
    <w:rsid w:val="00ED68BA"/>
    <w:rsid w:val="00EF25A2"/>
    <w:rsid w:val="00F072D8"/>
    <w:rsid w:val="00F11EE8"/>
    <w:rsid w:val="00F25C96"/>
    <w:rsid w:val="00F31EE9"/>
    <w:rsid w:val="00F3762D"/>
    <w:rsid w:val="00F444BA"/>
    <w:rsid w:val="00F56A92"/>
    <w:rsid w:val="00F63560"/>
    <w:rsid w:val="00F65071"/>
    <w:rsid w:val="00F81411"/>
    <w:rsid w:val="00F819C6"/>
    <w:rsid w:val="00F8280B"/>
    <w:rsid w:val="00F84624"/>
    <w:rsid w:val="00F854BD"/>
    <w:rsid w:val="00F93B5B"/>
    <w:rsid w:val="00FA521E"/>
    <w:rsid w:val="00FB16E5"/>
    <w:rsid w:val="00FB3142"/>
    <w:rsid w:val="00FB5B8C"/>
    <w:rsid w:val="00FC051F"/>
    <w:rsid w:val="00FC6AFD"/>
    <w:rsid w:val="00FE47D0"/>
    <w:rsid w:val="00FF68D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2B9B12C2"/>
  <w15:docId w15:val="{07978549-EBAE-4540-9F4D-5F197C76FD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E5651"/>
    <w:pPr>
      <w:spacing w:after="180"/>
    </w:pPr>
    <w:rPr>
      <w:lang w:eastAsia="en-US"/>
    </w:rPr>
  </w:style>
  <w:style w:type="paragraph" w:styleId="Heading1">
    <w:name w:val="heading 1"/>
    <w:next w:val="Normal"/>
    <w:link w:val="Heading1Char"/>
    <w:qFormat/>
    <w:rsid w:val="006E5651"/>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6E5651"/>
    <w:pPr>
      <w:pBdr>
        <w:top w:val="none" w:sz="0" w:space="0" w:color="auto"/>
      </w:pBdr>
      <w:spacing w:before="180"/>
      <w:outlineLvl w:val="1"/>
    </w:pPr>
    <w:rPr>
      <w:sz w:val="32"/>
    </w:rPr>
  </w:style>
  <w:style w:type="paragraph" w:styleId="Heading3">
    <w:name w:val="heading 3"/>
    <w:basedOn w:val="Heading2"/>
    <w:next w:val="Normal"/>
    <w:link w:val="Heading3Char"/>
    <w:qFormat/>
    <w:rsid w:val="006E5651"/>
    <w:pPr>
      <w:spacing w:before="120"/>
      <w:outlineLvl w:val="2"/>
    </w:pPr>
    <w:rPr>
      <w:sz w:val="28"/>
    </w:rPr>
  </w:style>
  <w:style w:type="paragraph" w:styleId="Heading4">
    <w:name w:val="heading 4"/>
    <w:basedOn w:val="Heading3"/>
    <w:next w:val="Normal"/>
    <w:qFormat/>
    <w:rsid w:val="006E5651"/>
    <w:pPr>
      <w:ind w:left="1418" w:hanging="1418"/>
      <w:outlineLvl w:val="3"/>
    </w:pPr>
    <w:rPr>
      <w:sz w:val="24"/>
    </w:rPr>
  </w:style>
  <w:style w:type="paragraph" w:styleId="Heading5">
    <w:name w:val="heading 5"/>
    <w:basedOn w:val="Heading4"/>
    <w:next w:val="Normal"/>
    <w:qFormat/>
    <w:rsid w:val="006E5651"/>
    <w:pPr>
      <w:ind w:left="1701" w:hanging="1701"/>
      <w:outlineLvl w:val="4"/>
    </w:pPr>
    <w:rPr>
      <w:sz w:val="22"/>
    </w:rPr>
  </w:style>
  <w:style w:type="paragraph" w:styleId="Heading6">
    <w:name w:val="heading 6"/>
    <w:basedOn w:val="H6"/>
    <w:next w:val="Normal"/>
    <w:qFormat/>
    <w:rsid w:val="006E5651"/>
    <w:pPr>
      <w:outlineLvl w:val="5"/>
    </w:pPr>
  </w:style>
  <w:style w:type="paragraph" w:styleId="Heading7">
    <w:name w:val="heading 7"/>
    <w:basedOn w:val="H6"/>
    <w:next w:val="Normal"/>
    <w:qFormat/>
    <w:rsid w:val="006E5651"/>
    <w:pPr>
      <w:outlineLvl w:val="6"/>
    </w:pPr>
  </w:style>
  <w:style w:type="paragraph" w:styleId="Heading8">
    <w:name w:val="heading 8"/>
    <w:basedOn w:val="Heading1"/>
    <w:next w:val="Normal"/>
    <w:qFormat/>
    <w:rsid w:val="006E5651"/>
    <w:pPr>
      <w:ind w:left="0" w:firstLine="0"/>
      <w:outlineLvl w:val="7"/>
    </w:pPr>
  </w:style>
  <w:style w:type="paragraph" w:styleId="Heading9">
    <w:name w:val="heading 9"/>
    <w:basedOn w:val="Heading8"/>
    <w:next w:val="Normal"/>
    <w:link w:val="Heading9Char"/>
    <w:qFormat/>
    <w:rsid w:val="006E565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E5651"/>
    <w:pPr>
      <w:ind w:left="1985" w:hanging="1985"/>
      <w:outlineLvl w:val="9"/>
    </w:pPr>
    <w:rPr>
      <w:sz w:val="20"/>
    </w:rPr>
  </w:style>
  <w:style w:type="paragraph" w:styleId="TOC9">
    <w:name w:val="toc 9"/>
    <w:basedOn w:val="TOC8"/>
    <w:uiPriority w:val="39"/>
    <w:rsid w:val="006E5651"/>
    <w:pPr>
      <w:ind w:left="1418" w:hanging="1418"/>
    </w:pPr>
  </w:style>
  <w:style w:type="paragraph" w:styleId="TOC8">
    <w:name w:val="toc 8"/>
    <w:basedOn w:val="TOC1"/>
    <w:uiPriority w:val="39"/>
    <w:rsid w:val="006E5651"/>
    <w:pPr>
      <w:spacing w:before="180"/>
      <w:ind w:left="2693" w:hanging="2693"/>
    </w:pPr>
    <w:rPr>
      <w:b/>
    </w:rPr>
  </w:style>
  <w:style w:type="paragraph" w:styleId="TOC1">
    <w:name w:val="toc 1"/>
    <w:uiPriority w:val="39"/>
    <w:qFormat/>
    <w:rsid w:val="006E565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6E5651"/>
    <w:pPr>
      <w:keepLines/>
      <w:tabs>
        <w:tab w:val="center" w:pos="4536"/>
        <w:tab w:val="right" w:pos="9072"/>
      </w:tabs>
    </w:pPr>
    <w:rPr>
      <w:noProof/>
    </w:rPr>
  </w:style>
  <w:style w:type="character" w:customStyle="1" w:styleId="ZGSM">
    <w:name w:val="ZGSM"/>
    <w:rsid w:val="006E565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6E5651"/>
    <w:pPr>
      <w:widowControl w:val="0"/>
    </w:pPr>
    <w:rPr>
      <w:rFonts w:ascii="Arial" w:hAnsi="Arial"/>
      <w:b/>
      <w:noProof/>
      <w:sz w:val="18"/>
      <w:lang w:eastAsia="en-US"/>
    </w:rPr>
  </w:style>
  <w:style w:type="paragraph" w:customStyle="1" w:styleId="ZD">
    <w:name w:val="ZD"/>
    <w:rsid w:val="006E5651"/>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6E5651"/>
    <w:pPr>
      <w:ind w:left="1701" w:hanging="1701"/>
    </w:pPr>
  </w:style>
  <w:style w:type="paragraph" w:styleId="TOC4">
    <w:name w:val="toc 4"/>
    <w:basedOn w:val="TOC3"/>
    <w:uiPriority w:val="39"/>
    <w:rsid w:val="006E5651"/>
    <w:pPr>
      <w:ind w:left="1418" w:hanging="1418"/>
    </w:pPr>
  </w:style>
  <w:style w:type="paragraph" w:styleId="TOC3">
    <w:name w:val="toc 3"/>
    <w:basedOn w:val="TOC2"/>
    <w:uiPriority w:val="39"/>
    <w:qFormat/>
    <w:rsid w:val="006E5651"/>
    <w:pPr>
      <w:ind w:left="1134" w:hanging="1134"/>
    </w:pPr>
  </w:style>
  <w:style w:type="paragraph" w:styleId="TOC2">
    <w:name w:val="toc 2"/>
    <w:basedOn w:val="TOC1"/>
    <w:uiPriority w:val="39"/>
    <w:qFormat/>
    <w:rsid w:val="006E5651"/>
    <w:pPr>
      <w:keepNext w:val="0"/>
      <w:spacing w:before="0"/>
      <w:ind w:left="851" w:hanging="851"/>
    </w:pPr>
    <w:rPr>
      <w:sz w:val="20"/>
    </w:rPr>
  </w:style>
  <w:style w:type="paragraph" w:styleId="Index1">
    <w:name w:val="index 1"/>
    <w:basedOn w:val="Normal"/>
    <w:rsid w:val="006E5651"/>
    <w:pPr>
      <w:keepLines/>
      <w:spacing w:after="0"/>
    </w:pPr>
  </w:style>
  <w:style w:type="paragraph" w:styleId="Index2">
    <w:name w:val="index 2"/>
    <w:basedOn w:val="Index1"/>
    <w:rsid w:val="006E5651"/>
    <w:pPr>
      <w:ind w:left="284"/>
    </w:pPr>
  </w:style>
  <w:style w:type="paragraph" w:customStyle="1" w:styleId="TT">
    <w:name w:val="TT"/>
    <w:basedOn w:val="Heading1"/>
    <w:next w:val="Normal"/>
    <w:rsid w:val="006E5651"/>
    <w:pPr>
      <w:outlineLvl w:val="9"/>
    </w:pPr>
  </w:style>
  <w:style w:type="paragraph" w:styleId="Footer">
    <w:name w:val="footer"/>
    <w:basedOn w:val="Header"/>
    <w:link w:val="FooterChar"/>
    <w:rsid w:val="006E5651"/>
    <w:pPr>
      <w:jc w:val="center"/>
    </w:pPr>
    <w:rPr>
      <w:i/>
    </w:rPr>
  </w:style>
  <w:style w:type="character" w:styleId="FootnoteReference">
    <w:name w:val="footnote reference"/>
    <w:rsid w:val="006E5651"/>
    <w:rPr>
      <w:b/>
      <w:position w:val="6"/>
      <w:sz w:val="16"/>
    </w:rPr>
  </w:style>
  <w:style w:type="paragraph" w:styleId="FootnoteText">
    <w:name w:val="footnote text"/>
    <w:basedOn w:val="Normal"/>
    <w:link w:val="FootnoteTextChar"/>
    <w:rsid w:val="006E5651"/>
    <w:pPr>
      <w:keepLines/>
      <w:spacing w:after="0"/>
      <w:ind w:left="454" w:hanging="454"/>
    </w:pPr>
    <w:rPr>
      <w:sz w:val="16"/>
    </w:rPr>
  </w:style>
  <w:style w:type="paragraph" w:customStyle="1" w:styleId="NF">
    <w:name w:val="NF"/>
    <w:basedOn w:val="NO"/>
    <w:rsid w:val="006E5651"/>
    <w:pPr>
      <w:keepNext/>
      <w:spacing w:after="0"/>
    </w:pPr>
    <w:rPr>
      <w:rFonts w:ascii="Arial" w:hAnsi="Arial"/>
      <w:sz w:val="18"/>
    </w:rPr>
  </w:style>
  <w:style w:type="paragraph" w:customStyle="1" w:styleId="NO">
    <w:name w:val="NO"/>
    <w:basedOn w:val="Normal"/>
    <w:link w:val="NOZchn"/>
    <w:qFormat/>
    <w:rsid w:val="006E5651"/>
    <w:pPr>
      <w:keepLines/>
      <w:ind w:left="1135" w:hanging="851"/>
    </w:pPr>
  </w:style>
  <w:style w:type="paragraph" w:customStyle="1" w:styleId="PL">
    <w:name w:val="PL"/>
    <w:rsid w:val="006E56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6E5651"/>
    <w:pPr>
      <w:jc w:val="right"/>
    </w:pPr>
  </w:style>
  <w:style w:type="paragraph" w:customStyle="1" w:styleId="TAL">
    <w:name w:val="TAL"/>
    <w:basedOn w:val="Normal"/>
    <w:link w:val="TALChar"/>
    <w:rsid w:val="006E5651"/>
    <w:pPr>
      <w:keepNext/>
      <w:keepLines/>
      <w:spacing w:after="0"/>
    </w:pPr>
    <w:rPr>
      <w:rFonts w:ascii="Arial" w:hAnsi="Arial"/>
      <w:sz w:val="18"/>
    </w:rPr>
  </w:style>
  <w:style w:type="paragraph" w:styleId="ListNumber2">
    <w:name w:val="List Number 2"/>
    <w:basedOn w:val="ListNumber"/>
    <w:rsid w:val="006E5651"/>
    <w:pPr>
      <w:ind w:left="851"/>
    </w:pPr>
  </w:style>
  <w:style w:type="paragraph" w:styleId="ListNumber">
    <w:name w:val="List Number"/>
    <w:basedOn w:val="List"/>
    <w:rsid w:val="006E5651"/>
  </w:style>
  <w:style w:type="paragraph" w:styleId="List">
    <w:name w:val="List"/>
    <w:basedOn w:val="Normal"/>
    <w:rsid w:val="006E5651"/>
    <w:pPr>
      <w:ind w:left="568" w:hanging="284"/>
    </w:pPr>
  </w:style>
  <w:style w:type="paragraph" w:customStyle="1" w:styleId="TAH">
    <w:name w:val="TAH"/>
    <w:basedOn w:val="TAC"/>
    <w:link w:val="TAHCar"/>
    <w:rsid w:val="006E5651"/>
    <w:rPr>
      <w:b/>
    </w:rPr>
  </w:style>
  <w:style w:type="paragraph" w:customStyle="1" w:styleId="TAC">
    <w:name w:val="TAC"/>
    <w:basedOn w:val="TAL"/>
    <w:rsid w:val="006E5651"/>
    <w:pPr>
      <w:jc w:val="center"/>
    </w:pPr>
  </w:style>
  <w:style w:type="paragraph" w:customStyle="1" w:styleId="LD">
    <w:name w:val="LD"/>
    <w:rsid w:val="006E5651"/>
    <w:pPr>
      <w:keepNext/>
      <w:keepLines/>
      <w:spacing w:line="180" w:lineRule="exact"/>
    </w:pPr>
    <w:rPr>
      <w:rFonts w:ascii="Courier New" w:hAnsi="Courier New"/>
      <w:noProof/>
      <w:lang w:eastAsia="en-US"/>
    </w:rPr>
  </w:style>
  <w:style w:type="paragraph" w:customStyle="1" w:styleId="EX">
    <w:name w:val="EX"/>
    <w:basedOn w:val="Normal"/>
    <w:link w:val="EXChar"/>
    <w:rsid w:val="006E5651"/>
    <w:pPr>
      <w:keepLines/>
      <w:ind w:left="1702" w:hanging="1418"/>
    </w:pPr>
  </w:style>
  <w:style w:type="paragraph" w:customStyle="1" w:styleId="FP">
    <w:name w:val="FP"/>
    <w:basedOn w:val="Normal"/>
    <w:rsid w:val="006E5651"/>
    <w:pPr>
      <w:spacing w:after="0"/>
    </w:pPr>
  </w:style>
  <w:style w:type="paragraph" w:customStyle="1" w:styleId="NW">
    <w:name w:val="NW"/>
    <w:basedOn w:val="NO"/>
    <w:rsid w:val="006E5651"/>
    <w:pPr>
      <w:spacing w:after="0"/>
    </w:pPr>
  </w:style>
  <w:style w:type="paragraph" w:customStyle="1" w:styleId="EW">
    <w:name w:val="EW"/>
    <w:basedOn w:val="EX"/>
    <w:rsid w:val="006E5651"/>
    <w:pPr>
      <w:spacing w:after="0"/>
    </w:pPr>
  </w:style>
  <w:style w:type="paragraph" w:customStyle="1" w:styleId="B1">
    <w:name w:val="B1"/>
    <w:basedOn w:val="List"/>
    <w:link w:val="B1Char"/>
    <w:qFormat/>
    <w:rsid w:val="006E5651"/>
  </w:style>
  <w:style w:type="paragraph" w:styleId="TOC6">
    <w:name w:val="toc 6"/>
    <w:basedOn w:val="TOC5"/>
    <w:next w:val="Normal"/>
    <w:uiPriority w:val="39"/>
    <w:rsid w:val="006E5651"/>
    <w:pPr>
      <w:ind w:left="1985" w:hanging="1985"/>
    </w:pPr>
  </w:style>
  <w:style w:type="paragraph" w:styleId="TOC7">
    <w:name w:val="toc 7"/>
    <w:basedOn w:val="TOC6"/>
    <w:next w:val="Normal"/>
    <w:uiPriority w:val="39"/>
    <w:rsid w:val="006E5651"/>
    <w:pPr>
      <w:ind w:left="2268" w:hanging="2268"/>
    </w:pPr>
  </w:style>
  <w:style w:type="paragraph" w:styleId="ListBullet2">
    <w:name w:val="List Bullet 2"/>
    <w:basedOn w:val="ListBullet"/>
    <w:link w:val="ListBullet2Char"/>
    <w:rsid w:val="006E5651"/>
    <w:pPr>
      <w:ind w:left="851"/>
    </w:pPr>
  </w:style>
  <w:style w:type="paragraph" w:styleId="ListBullet">
    <w:name w:val="List Bullet"/>
    <w:basedOn w:val="List"/>
    <w:rsid w:val="006E5651"/>
  </w:style>
  <w:style w:type="paragraph" w:customStyle="1" w:styleId="EditorsNote">
    <w:name w:val="Editor's Note"/>
    <w:basedOn w:val="NO"/>
    <w:link w:val="EditorsNoteChar"/>
    <w:qFormat/>
    <w:rsid w:val="006E5651"/>
    <w:rPr>
      <w:color w:val="FF0000"/>
    </w:rPr>
  </w:style>
  <w:style w:type="paragraph" w:customStyle="1" w:styleId="TH">
    <w:name w:val="TH"/>
    <w:basedOn w:val="Normal"/>
    <w:link w:val="THChar"/>
    <w:rsid w:val="006E5651"/>
    <w:pPr>
      <w:keepNext/>
      <w:keepLines/>
      <w:spacing w:before="60"/>
      <w:jc w:val="center"/>
    </w:pPr>
    <w:rPr>
      <w:rFonts w:ascii="Arial" w:hAnsi="Arial"/>
      <w:b/>
    </w:rPr>
  </w:style>
  <w:style w:type="paragraph" w:customStyle="1" w:styleId="ZA">
    <w:name w:val="ZA"/>
    <w:rsid w:val="006E5651"/>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6E5651"/>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6E5651"/>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6E5651"/>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6E5651"/>
    <w:pPr>
      <w:ind w:left="851" w:hanging="851"/>
    </w:pPr>
  </w:style>
  <w:style w:type="paragraph" w:customStyle="1" w:styleId="ZH">
    <w:name w:val="ZH"/>
    <w:rsid w:val="006E5651"/>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6E5651"/>
    <w:pPr>
      <w:keepNext w:val="0"/>
      <w:spacing w:before="0" w:after="240"/>
    </w:pPr>
  </w:style>
  <w:style w:type="paragraph" w:customStyle="1" w:styleId="ZG">
    <w:name w:val="ZG"/>
    <w:rsid w:val="006E5651"/>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rsid w:val="006E5651"/>
    <w:pPr>
      <w:ind w:left="1135"/>
    </w:pPr>
  </w:style>
  <w:style w:type="paragraph" w:styleId="List2">
    <w:name w:val="List 2"/>
    <w:basedOn w:val="List"/>
    <w:rsid w:val="006E5651"/>
    <w:pPr>
      <w:ind w:left="851"/>
    </w:pPr>
  </w:style>
  <w:style w:type="paragraph" w:styleId="List3">
    <w:name w:val="List 3"/>
    <w:basedOn w:val="List2"/>
    <w:rsid w:val="006E5651"/>
    <w:pPr>
      <w:ind w:left="1135"/>
    </w:pPr>
  </w:style>
  <w:style w:type="paragraph" w:styleId="List4">
    <w:name w:val="List 4"/>
    <w:basedOn w:val="List3"/>
    <w:rsid w:val="006E5651"/>
    <w:pPr>
      <w:ind w:left="1418"/>
    </w:pPr>
  </w:style>
  <w:style w:type="paragraph" w:styleId="List5">
    <w:name w:val="List 5"/>
    <w:basedOn w:val="List4"/>
    <w:rsid w:val="006E5651"/>
    <w:pPr>
      <w:ind w:left="1702"/>
    </w:pPr>
  </w:style>
  <w:style w:type="paragraph" w:styleId="ListBullet4">
    <w:name w:val="List Bullet 4"/>
    <w:basedOn w:val="ListBullet3"/>
    <w:rsid w:val="006E5651"/>
    <w:pPr>
      <w:ind w:left="1418"/>
    </w:pPr>
  </w:style>
  <w:style w:type="paragraph" w:styleId="ListBullet5">
    <w:name w:val="List Bullet 5"/>
    <w:basedOn w:val="ListBullet4"/>
    <w:rsid w:val="006E5651"/>
    <w:pPr>
      <w:ind w:left="1702"/>
    </w:pPr>
  </w:style>
  <w:style w:type="paragraph" w:customStyle="1" w:styleId="B2">
    <w:name w:val="B2"/>
    <w:basedOn w:val="List2"/>
    <w:link w:val="B2Char"/>
    <w:rsid w:val="006E5651"/>
  </w:style>
  <w:style w:type="paragraph" w:customStyle="1" w:styleId="B3">
    <w:name w:val="B3"/>
    <w:basedOn w:val="List3"/>
    <w:link w:val="B3Car"/>
    <w:rsid w:val="006E5651"/>
  </w:style>
  <w:style w:type="paragraph" w:customStyle="1" w:styleId="B4">
    <w:name w:val="B4"/>
    <w:basedOn w:val="List4"/>
    <w:rsid w:val="006E5651"/>
  </w:style>
  <w:style w:type="paragraph" w:customStyle="1" w:styleId="B5">
    <w:name w:val="B5"/>
    <w:basedOn w:val="List5"/>
    <w:rsid w:val="006E5651"/>
  </w:style>
  <w:style w:type="paragraph" w:customStyle="1" w:styleId="ZTD">
    <w:name w:val="ZTD"/>
    <w:basedOn w:val="ZB"/>
    <w:rsid w:val="006E5651"/>
    <w:pPr>
      <w:framePr w:hRule="auto" w:wrap="notBeside" w:y="852"/>
    </w:pPr>
    <w:rPr>
      <w:i w:val="0"/>
      <w:sz w:val="40"/>
    </w:rPr>
  </w:style>
  <w:style w:type="paragraph" w:customStyle="1" w:styleId="ZV">
    <w:name w:val="ZV"/>
    <w:basedOn w:val="ZU"/>
    <w:rsid w:val="006E5651"/>
    <w:pPr>
      <w:framePr w:wrap="notBeside" w:y="16161"/>
    </w:pPr>
  </w:style>
  <w:style w:type="paragraph" w:styleId="IndexHeading">
    <w:name w:val="index heading"/>
    <w:basedOn w:val="Normal"/>
    <w:next w:val="Normal"/>
    <w:semiHidden/>
    <w:rsid w:val="006E5651"/>
    <w:pPr>
      <w:pBdr>
        <w:top w:val="single" w:sz="12" w:space="0" w:color="auto"/>
      </w:pBdr>
      <w:spacing w:before="360" w:after="240"/>
    </w:pPr>
    <w:rPr>
      <w:b/>
      <w:i/>
      <w:sz w:val="26"/>
    </w:rPr>
  </w:style>
  <w:style w:type="paragraph" w:customStyle="1" w:styleId="INDENT1">
    <w:name w:val="INDENT1"/>
    <w:basedOn w:val="Normal"/>
    <w:rsid w:val="006E5651"/>
    <w:pPr>
      <w:ind w:left="851"/>
    </w:pPr>
  </w:style>
  <w:style w:type="paragraph" w:customStyle="1" w:styleId="INDENT2">
    <w:name w:val="INDENT2"/>
    <w:basedOn w:val="Normal"/>
    <w:rsid w:val="006E5651"/>
    <w:pPr>
      <w:ind w:left="1135" w:hanging="284"/>
    </w:pPr>
  </w:style>
  <w:style w:type="paragraph" w:customStyle="1" w:styleId="INDENT3">
    <w:name w:val="INDENT3"/>
    <w:basedOn w:val="Normal"/>
    <w:rsid w:val="006E5651"/>
    <w:pPr>
      <w:ind w:left="1701" w:hanging="567"/>
    </w:pPr>
  </w:style>
  <w:style w:type="paragraph" w:customStyle="1" w:styleId="FigureTitle">
    <w:name w:val="Figure_Title"/>
    <w:basedOn w:val="Normal"/>
    <w:next w:val="Normal"/>
    <w:rsid w:val="006E5651"/>
    <w:pPr>
      <w:keepLines/>
      <w:tabs>
        <w:tab w:val="left" w:pos="794"/>
        <w:tab w:val="left" w:pos="1191"/>
        <w:tab w:val="left" w:pos="1588"/>
        <w:tab w:val="left" w:pos="1985"/>
      </w:tabs>
      <w:spacing w:before="120" w:after="480"/>
      <w:jc w:val="center"/>
    </w:pPr>
    <w:rPr>
      <w:b/>
      <w:sz w:val="24"/>
    </w:rPr>
  </w:style>
  <w:style w:type="character" w:customStyle="1" w:styleId="NOChar">
    <w:name w:val="NO Char"/>
    <w:rsid w:val="00923BA9"/>
    <w:rPr>
      <w:lang w:eastAsia="en-US"/>
    </w:rPr>
  </w:style>
  <w:style w:type="paragraph" w:customStyle="1" w:styleId="enumlev2">
    <w:name w:val="enumlev2"/>
    <w:basedOn w:val="Normal"/>
    <w:rsid w:val="006E565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6E5651"/>
    <w:pPr>
      <w:keepNext/>
      <w:keepLines/>
      <w:spacing w:before="240"/>
      <w:ind w:left="1418"/>
    </w:pPr>
    <w:rPr>
      <w:rFonts w:ascii="Arial" w:hAnsi="Arial"/>
      <w:b/>
      <w:sz w:val="36"/>
      <w:lang w:val="en-US"/>
    </w:rPr>
  </w:style>
  <w:style w:type="paragraph" w:styleId="Caption">
    <w:name w:val="caption"/>
    <w:basedOn w:val="Normal"/>
    <w:next w:val="Normal"/>
    <w:uiPriority w:val="35"/>
    <w:qFormat/>
    <w:rsid w:val="006E5651"/>
    <w:pPr>
      <w:spacing w:before="120" w:after="120"/>
    </w:pPr>
    <w:rPr>
      <w:b/>
    </w:rPr>
  </w:style>
  <w:style w:type="character" w:styleId="Hyperlink">
    <w:name w:val="Hyperlink"/>
    <w:uiPriority w:val="99"/>
    <w:rsid w:val="006E5651"/>
    <w:rPr>
      <w:color w:val="0000FF"/>
      <w:u w:val="single"/>
    </w:rPr>
  </w:style>
  <w:style w:type="character" w:styleId="FollowedHyperlink">
    <w:name w:val="FollowedHyperlink"/>
    <w:rsid w:val="006E5651"/>
    <w:rPr>
      <w:color w:val="800080"/>
      <w:u w:val="single"/>
    </w:rPr>
  </w:style>
  <w:style w:type="paragraph" w:styleId="DocumentMap">
    <w:name w:val="Document Map"/>
    <w:basedOn w:val="Normal"/>
    <w:semiHidden/>
    <w:rsid w:val="006E5651"/>
    <w:pPr>
      <w:shd w:val="clear" w:color="auto" w:fill="000080"/>
    </w:pPr>
    <w:rPr>
      <w:rFonts w:ascii="Tahoma" w:hAnsi="Tahoma"/>
    </w:rPr>
  </w:style>
  <w:style w:type="paragraph" w:styleId="PlainText">
    <w:name w:val="Plain Text"/>
    <w:basedOn w:val="Normal"/>
    <w:rsid w:val="006E5651"/>
    <w:rPr>
      <w:rFonts w:ascii="Courier New" w:hAnsi="Courier New"/>
      <w:lang w:val="nb-NO"/>
    </w:rPr>
  </w:style>
  <w:style w:type="paragraph" w:customStyle="1" w:styleId="TAJ">
    <w:name w:val="TAJ"/>
    <w:basedOn w:val="TH"/>
    <w:rsid w:val="006E5651"/>
  </w:style>
  <w:style w:type="paragraph" w:styleId="BodyText">
    <w:name w:val="Body Text"/>
    <w:basedOn w:val="Normal"/>
    <w:link w:val="BodyTextChar"/>
    <w:rsid w:val="006E5651"/>
  </w:style>
  <w:style w:type="character" w:styleId="CommentReference">
    <w:name w:val="annotation reference"/>
    <w:semiHidden/>
    <w:rsid w:val="006E5651"/>
    <w:rPr>
      <w:sz w:val="16"/>
    </w:rPr>
  </w:style>
  <w:style w:type="paragraph" w:customStyle="1" w:styleId="Guidance">
    <w:name w:val="Guidance"/>
    <w:basedOn w:val="Normal"/>
    <w:rsid w:val="006E5651"/>
    <w:rPr>
      <w:i/>
      <w:color w:val="0000FF"/>
    </w:rPr>
  </w:style>
  <w:style w:type="paragraph" w:styleId="CommentText">
    <w:name w:val="annotation text"/>
    <w:basedOn w:val="Normal"/>
    <w:link w:val="CommentTextChar"/>
    <w:semiHidden/>
    <w:rsid w:val="006E5651"/>
  </w:style>
  <w:style w:type="character" w:customStyle="1" w:styleId="EditorsNoteChar">
    <w:name w:val="Editor's Note Char"/>
    <w:link w:val="EditorsNote"/>
    <w:rsid w:val="00A24270"/>
    <w:rPr>
      <w:color w:val="FF0000"/>
      <w:lang w:val="en-GB"/>
    </w:rPr>
  </w:style>
  <w:style w:type="character" w:customStyle="1" w:styleId="Heading9Char">
    <w:name w:val="Heading 9 Char"/>
    <w:link w:val="Heading9"/>
    <w:rsid w:val="008311A7"/>
    <w:rPr>
      <w:rFonts w:ascii="Arial" w:hAnsi="Arial"/>
      <w:sz w:val="36"/>
      <w:lang w:eastAsia="en-US"/>
    </w:rPr>
  </w:style>
  <w:style w:type="character" w:customStyle="1" w:styleId="TALChar">
    <w:name w:val="TAL Char"/>
    <w:link w:val="TAL"/>
    <w:rsid w:val="009A17DB"/>
    <w:rPr>
      <w:rFonts w:ascii="Arial" w:hAnsi="Arial"/>
      <w:sz w:val="18"/>
      <w:lang w:val="en-GB"/>
    </w:rPr>
  </w:style>
  <w:style w:type="paragraph" w:styleId="BalloonText">
    <w:name w:val="Balloon Text"/>
    <w:basedOn w:val="Normal"/>
    <w:link w:val="BalloonTextChar"/>
    <w:rsid w:val="009E3AAC"/>
    <w:pPr>
      <w:spacing w:after="0"/>
    </w:pPr>
    <w:rPr>
      <w:rFonts w:ascii="Segoe UI" w:hAnsi="Segoe UI"/>
      <w:sz w:val="18"/>
      <w:szCs w:val="18"/>
    </w:rPr>
  </w:style>
  <w:style w:type="character" w:customStyle="1" w:styleId="BalloonTextChar">
    <w:name w:val="Balloon Text Char"/>
    <w:link w:val="BalloonText"/>
    <w:rsid w:val="009E3AAC"/>
    <w:rPr>
      <w:rFonts w:ascii="Segoe UI" w:hAnsi="Segoe UI" w:cs="Segoe UI"/>
      <w:sz w:val="18"/>
      <w:szCs w:val="18"/>
      <w:lang w:val="en-GB"/>
    </w:rPr>
  </w:style>
  <w:style w:type="character" w:customStyle="1" w:styleId="B1Char">
    <w:name w:val="B1 Char"/>
    <w:link w:val="B1"/>
    <w:rsid w:val="008E5D98"/>
    <w:rPr>
      <w:lang w:eastAsia="en-US"/>
    </w:rPr>
  </w:style>
  <w:style w:type="character" w:customStyle="1" w:styleId="NOZchn">
    <w:name w:val="NO Zchn"/>
    <w:link w:val="NO"/>
    <w:rsid w:val="008E5D98"/>
    <w:rPr>
      <w:lang w:eastAsia="en-US"/>
    </w:rPr>
  </w:style>
  <w:style w:type="paragraph" w:customStyle="1" w:styleId="CRCoverPage">
    <w:name w:val="CR Cover Page"/>
    <w:rsid w:val="008E5D98"/>
    <w:pPr>
      <w:spacing w:after="120"/>
    </w:pPr>
    <w:rPr>
      <w:rFonts w:ascii="Arial" w:hAnsi="Arial"/>
      <w:lang w:eastAsia="en-US"/>
    </w:rPr>
  </w:style>
  <w:style w:type="character" w:customStyle="1" w:styleId="EXChar">
    <w:name w:val="EX Char"/>
    <w:link w:val="EX"/>
    <w:locked/>
    <w:rsid w:val="00852D54"/>
    <w:rPr>
      <w:lang w:val="en-GB" w:eastAsia="en-US"/>
    </w:rPr>
  </w:style>
  <w:style w:type="character" w:customStyle="1" w:styleId="TFChar">
    <w:name w:val="TF Char"/>
    <w:link w:val="TF"/>
    <w:rsid w:val="00CA1854"/>
    <w:rPr>
      <w:rFonts w:ascii="Arial" w:hAnsi="Arial"/>
      <w:b/>
      <w:lang w:val="en-GB" w:eastAsia="en-US"/>
    </w:rPr>
  </w:style>
  <w:style w:type="numbering" w:customStyle="1" w:styleId="1">
    <w:name w:val="无列表1"/>
    <w:next w:val="NoList"/>
    <w:uiPriority w:val="99"/>
    <w:semiHidden/>
    <w:unhideWhenUsed/>
    <w:rsid w:val="00CA1854"/>
  </w:style>
  <w:style w:type="character" w:customStyle="1" w:styleId="Heading1Char">
    <w:name w:val="Heading 1 Char"/>
    <w:link w:val="Heading1"/>
    <w:rsid w:val="00CA1854"/>
    <w:rPr>
      <w:rFonts w:ascii="Arial" w:hAnsi="Arial"/>
      <w:sz w:val="36"/>
      <w:lang w:val="en-GB" w:eastAsia="en-US" w:bidi="ar-SA"/>
    </w:rPr>
  </w:style>
  <w:style w:type="character" w:customStyle="1" w:styleId="Heading2Char">
    <w:name w:val="Heading 2 Char"/>
    <w:link w:val="Heading2"/>
    <w:rsid w:val="00CA1854"/>
    <w:rPr>
      <w:rFonts w:ascii="Arial" w:hAnsi="Arial"/>
      <w:sz w:val="32"/>
      <w:lang w:val="en-GB" w:eastAsia="en-US"/>
    </w:rPr>
  </w:style>
  <w:style w:type="character" w:customStyle="1" w:styleId="Heading3Char">
    <w:name w:val="Heading 3 Char"/>
    <w:link w:val="Heading3"/>
    <w:rsid w:val="00CA1854"/>
    <w:rPr>
      <w:rFonts w:ascii="Arial" w:hAnsi="Arial"/>
      <w:sz w:val="2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CA1854"/>
    <w:rPr>
      <w:rFonts w:ascii="Arial" w:hAnsi="Arial"/>
      <w:b/>
      <w:noProof/>
      <w:sz w:val="18"/>
      <w:lang w:val="en-GB" w:eastAsia="en-US" w:bidi="ar-SA"/>
    </w:rPr>
  </w:style>
  <w:style w:type="character" w:customStyle="1" w:styleId="FooterChar">
    <w:name w:val="Footer Char"/>
    <w:link w:val="Footer"/>
    <w:rsid w:val="00CA1854"/>
    <w:rPr>
      <w:rFonts w:ascii="Arial" w:hAnsi="Arial"/>
      <w:b/>
      <w:i/>
      <w:noProof/>
      <w:sz w:val="18"/>
      <w:lang w:val="en-GB" w:eastAsia="en-US"/>
    </w:rPr>
  </w:style>
  <w:style w:type="character" w:customStyle="1" w:styleId="ListBullet2Char">
    <w:name w:val="List Bullet 2 Char"/>
    <w:link w:val="ListBullet2"/>
    <w:locked/>
    <w:rsid w:val="00CA1854"/>
    <w:rPr>
      <w:lang w:val="en-GB" w:eastAsia="en-US"/>
    </w:rPr>
  </w:style>
  <w:style w:type="character" w:customStyle="1" w:styleId="THChar">
    <w:name w:val="TH Char"/>
    <w:link w:val="TH"/>
    <w:rsid w:val="00CA1854"/>
    <w:rPr>
      <w:rFonts w:ascii="Arial" w:hAnsi="Arial"/>
      <w:b/>
      <w:lang w:val="en-GB" w:eastAsia="en-US"/>
    </w:rPr>
  </w:style>
  <w:style w:type="character" w:customStyle="1" w:styleId="B3Car">
    <w:name w:val="B3 Car"/>
    <w:link w:val="B3"/>
    <w:rsid w:val="00CA1854"/>
    <w:rPr>
      <w:lang w:val="en-GB" w:eastAsia="en-US"/>
    </w:rPr>
  </w:style>
  <w:style w:type="character" w:customStyle="1" w:styleId="BodyTextChar">
    <w:name w:val="Body Text Char"/>
    <w:link w:val="BodyText"/>
    <w:rsid w:val="00CA1854"/>
    <w:rPr>
      <w:lang w:val="en-GB" w:eastAsia="en-US"/>
    </w:rPr>
  </w:style>
  <w:style w:type="paragraph" w:styleId="CommentSubject">
    <w:name w:val="annotation subject"/>
    <w:basedOn w:val="CommentText"/>
    <w:next w:val="CommentText"/>
    <w:link w:val="CommentSubjectChar"/>
    <w:rsid w:val="00CA1854"/>
    <w:rPr>
      <w:rFonts w:eastAsia="Batang"/>
      <w:b/>
      <w:bCs/>
    </w:rPr>
  </w:style>
  <w:style w:type="character" w:customStyle="1" w:styleId="CommentTextChar">
    <w:name w:val="Comment Text Char"/>
    <w:link w:val="CommentText"/>
    <w:semiHidden/>
    <w:rsid w:val="00CA1854"/>
    <w:rPr>
      <w:lang w:val="en-GB" w:eastAsia="en-US"/>
    </w:rPr>
  </w:style>
  <w:style w:type="character" w:customStyle="1" w:styleId="CommentSubjectChar">
    <w:name w:val="Comment Subject Char"/>
    <w:basedOn w:val="CommentTextChar"/>
    <w:link w:val="CommentSubject"/>
    <w:rsid w:val="00CA1854"/>
    <w:rPr>
      <w:lang w:val="en-GB" w:eastAsia="en-US"/>
    </w:rPr>
  </w:style>
  <w:style w:type="paragraph" w:customStyle="1" w:styleId="CharChar1CharChar">
    <w:name w:val="Char Char1 Char Char"/>
    <w:semiHidden/>
    <w:rsid w:val="00CA1854"/>
    <w:pPr>
      <w:keepNext/>
      <w:numPr>
        <w:numId w:val="1"/>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CharCharCharChar1">
    <w:name w:val="Char Char Char Char Char Char1"/>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
    <w:name w:val="Char Char Char Char"/>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
    <w:name w:val="ZC"/>
    <w:rsid w:val="00CA1854"/>
    <w:pPr>
      <w:overflowPunct w:val="0"/>
      <w:autoSpaceDE w:val="0"/>
      <w:autoSpaceDN w:val="0"/>
      <w:adjustRightInd w:val="0"/>
      <w:spacing w:line="360" w:lineRule="atLeast"/>
      <w:jc w:val="center"/>
      <w:textAlignment w:val="baseline"/>
    </w:pPr>
    <w:rPr>
      <w:rFonts w:ascii="Arial" w:eastAsia="Batang" w:hAnsi="Arial"/>
      <w:lang w:eastAsia="en-US"/>
    </w:rPr>
  </w:style>
  <w:style w:type="paragraph" w:customStyle="1" w:styleId="ZK">
    <w:name w:val="ZK"/>
    <w:rsid w:val="00CA1854"/>
    <w:pPr>
      <w:overflowPunct w:val="0"/>
      <w:autoSpaceDE w:val="0"/>
      <w:autoSpaceDN w:val="0"/>
      <w:adjustRightInd w:val="0"/>
      <w:spacing w:after="240" w:line="240" w:lineRule="atLeast"/>
      <w:ind w:left="1191" w:right="113" w:hanging="1191"/>
      <w:textAlignment w:val="baseline"/>
    </w:pPr>
    <w:rPr>
      <w:rFonts w:ascii="Arial" w:eastAsia="Batang" w:hAnsi="Arial"/>
      <w:lang w:eastAsia="en-US"/>
    </w:rPr>
  </w:style>
  <w:style w:type="paragraph" w:customStyle="1" w:styleId="HO">
    <w:name w:val="HO"/>
    <w:basedOn w:val="Normal"/>
    <w:rsid w:val="00CA1854"/>
    <w:pPr>
      <w:overflowPunct w:val="0"/>
      <w:autoSpaceDE w:val="0"/>
      <w:autoSpaceDN w:val="0"/>
      <w:adjustRightInd w:val="0"/>
      <w:jc w:val="right"/>
      <w:textAlignment w:val="baseline"/>
    </w:pPr>
    <w:rPr>
      <w:rFonts w:eastAsia="Times New Roman"/>
      <w:b/>
      <w:color w:val="000000"/>
    </w:rPr>
  </w:style>
  <w:style w:type="paragraph" w:customStyle="1" w:styleId="HE">
    <w:name w:val="HE"/>
    <w:basedOn w:val="Normal"/>
    <w:rsid w:val="00CA1854"/>
    <w:pPr>
      <w:overflowPunct w:val="0"/>
      <w:autoSpaceDE w:val="0"/>
      <w:autoSpaceDN w:val="0"/>
      <w:adjustRightInd w:val="0"/>
      <w:textAlignment w:val="baseline"/>
    </w:pPr>
    <w:rPr>
      <w:rFonts w:eastAsia="Times New Roman"/>
      <w:b/>
      <w:color w:val="000000"/>
    </w:rPr>
  </w:style>
  <w:style w:type="paragraph" w:customStyle="1" w:styleId="AP">
    <w:name w:val="AP"/>
    <w:basedOn w:val="Normal"/>
    <w:rsid w:val="00CA1854"/>
    <w:pPr>
      <w:overflowPunct w:val="0"/>
      <w:autoSpaceDE w:val="0"/>
      <w:autoSpaceDN w:val="0"/>
      <w:adjustRightInd w:val="0"/>
      <w:ind w:left="2127" w:hanging="2127"/>
      <w:textAlignment w:val="baseline"/>
    </w:pPr>
    <w:rPr>
      <w:rFonts w:eastAsia="Batang"/>
      <w:b/>
      <w:color w:val="FF0000"/>
      <w:lang w:eastAsia="ja-JP"/>
    </w:rPr>
  </w:style>
  <w:style w:type="paragraph" w:customStyle="1" w:styleId="ColorfulShading-Accent11">
    <w:name w:val="Colorful Shading - Accent 11"/>
    <w:hidden/>
    <w:rsid w:val="00CA1854"/>
    <w:rPr>
      <w:rFonts w:eastAsia="Batang"/>
      <w:lang w:eastAsia="en-US"/>
    </w:rPr>
  </w:style>
  <w:style w:type="paragraph" w:customStyle="1" w:styleId="CharChar1CharCharCharCharCharCharCharCharCharChar">
    <w:name w:val="Char Char1 Char Char Char Char Char Char Char Char Char Char"/>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0">
    <w:name w:val="Char Char Char Char Char Char1"/>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styleId="TableGrid">
    <w:name w:val="Table Grid"/>
    <w:basedOn w:val="TableNormal"/>
    <w:uiPriority w:val="39"/>
    <w:rsid w:val="00CA185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rsid w:val="00CA1854"/>
    <w:rPr>
      <w:rFonts w:eastAsia="Batang"/>
      <w:lang w:eastAsia="en-US"/>
    </w:rPr>
  </w:style>
  <w:style w:type="character" w:styleId="Strong">
    <w:name w:val="Strong"/>
    <w:uiPriority w:val="22"/>
    <w:qFormat/>
    <w:rsid w:val="00CA1854"/>
    <w:rPr>
      <w:b/>
      <w:bCs/>
    </w:rPr>
  </w:style>
  <w:style w:type="paragraph" w:customStyle="1" w:styleId="DefaultParagraphFontParaCharCharChar">
    <w:name w:val="Default Paragraph Font Para Char Char Char"/>
    <w:basedOn w:val="Normal"/>
    <w:semiHidden/>
    <w:rsid w:val="00CA1854"/>
    <w:pPr>
      <w:spacing w:after="160" w:line="240" w:lineRule="exact"/>
    </w:pPr>
    <w:rPr>
      <w:rFonts w:ascii="Arial" w:hAnsi="Arial" w:cs="Arial"/>
      <w:color w:val="0000FF"/>
      <w:kern w:val="2"/>
      <w:lang w:val="en-US" w:eastAsia="zh-CN"/>
    </w:rPr>
  </w:style>
  <w:style w:type="paragraph" w:styleId="ListParagraph">
    <w:name w:val="List Paragraph"/>
    <w:basedOn w:val="Normal"/>
    <w:uiPriority w:val="34"/>
    <w:qFormat/>
    <w:rsid w:val="00CA1854"/>
    <w:pPr>
      <w:ind w:left="720"/>
    </w:pPr>
    <w:rPr>
      <w:rFonts w:eastAsia="Batang"/>
    </w:rPr>
  </w:style>
  <w:style w:type="character" w:customStyle="1" w:styleId="TAHCar">
    <w:name w:val="TAH Car"/>
    <w:link w:val="TAH"/>
    <w:rsid w:val="00CA1854"/>
    <w:rPr>
      <w:rFonts w:ascii="Arial" w:hAnsi="Arial"/>
      <w:b/>
      <w:sz w:val="18"/>
      <w:lang w:val="en-GB"/>
    </w:rPr>
  </w:style>
  <w:style w:type="character" w:customStyle="1" w:styleId="B2Char">
    <w:name w:val="B2 Char"/>
    <w:link w:val="B2"/>
    <w:rsid w:val="00CA1854"/>
    <w:rPr>
      <w:lang w:val="en-GB" w:eastAsia="en-US"/>
    </w:rPr>
  </w:style>
  <w:style w:type="character" w:customStyle="1" w:styleId="FootnoteTextChar">
    <w:name w:val="Footnote Text Char"/>
    <w:link w:val="FootnoteText"/>
    <w:rsid w:val="00902C22"/>
    <w:rPr>
      <w:sz w:val="16"/>
      <w:lang w:eastAsia="en-US"/>
    </w:rPr>
  </w:style>
  <w:style w:type="paragraph" w:styleId="MacroText">
    <w:name w:val="macro"/>
    <w:link w:val="MacroTextChar"/>
    <w:rsid w:val="00902C2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color w:val="000000"/>
      <w:lang w:eastAsia="ja-JP"/>
    </w:rPr>
  </w:style>
  <w:style w:type="character" w:customStyle="1" w:styleId="MacroTextChar">
    <w:name w:val="Macro Text Char"/>
    <w:basedOn w:val="DefaultParagraphFont"/>
    <w:link w:val="MacroText"/>
    <w:rsid w:val="00902C22"/>
    <w:rPr>
      <w:rFonts w:ascii="Courier New" w:eastAsia="Times New Roman" w:hAnsi="Courier New" w:cs="Courier New"/>
      <w:color w:val="000000"/>
      <w:lang w:eastAsia="ja-JP"/>
    </w:rPr>
  </w:style>
  <w:style w:type="paragraph" w:styleId="TOCHeading">
    <w:name w:val="TOC Heading"/>
    <w:basedOn w:val="Heading1"/>
    <w:next w:val="Normal"/>
    <w:uiPriority w:val="39"/>
    <w:semiHidden/>
    <w:unhideWhenUsed/>
    <w:qFormat/>
    <w:rsid w:val="00902C22"/>
    <w:pPr>
      <w:pBdr>
        <w:top w:val="none" w:sz="0" w:space="0" w:color="auto"/>
      </w:pBdr>
      <w:spacing w:before="480" w:after="0" w:line="276" w:lineRule="auto"/>
      <w:ind w:left="0" w:firstLine="0"/>
      <w:outlineLvl w:val="9"/>
    </w:pPr>
    <w:rPr>
      <w:rFonts w:ascii="Cambria" w:eastAsia="Times New Roman" w:hAnsi="Cambria"/>
      <w:b/>
      <w:bCs/>
      <w:color w:val="365F91"/>
      <w:sz w:val="28"/>
      <w:szCs w:val="28"/>
      <w:lang w:val="fr-FR" w:eastAsia="fr-FR"/>
    </w:rPr>
  </w:style>
  <w:style w:type="character" w:customStyle="1" w:styleId="TFZchn">
    <w:name w:val="TF Zchn"/>
    <w:rsid w:val="00902C22"/>
    <w:rPr>
      <w:rFonts w:ascii="Arial" w:hAnsi="Arial"/>
      <w:b/>
      <w:lang w:val="en-GB"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2448031">
      <w:bodyDiv w:val="1"/>
      <w:marLeft w:val="0"/>
      <w:marRight w:val="0"/>
      <w:marTop w:val="0"/>
      <w:marBottom w:val="0"/>
      <w:divBdr>
        <w:top w:val="none" w:sz="0" w:space="0" w:color="auto"/>
        <w:left w:val="none" w:sz="0" w:space="0" w:color="auto"/>
        <w:bottom w:val="none" w:sz="0" w:space="0" w:color="auto"/>
        <w:right w:val="none" w:sz="0" w:space="0" w:color="auto"/>
      </w:divBdr>
      <w:divsChild>
        <w:div w:id="16123451">
          <w:marLeft w:val="720"/>
          <w:marRight w:val="0"/>
          <w:marTop w:val="77"/>
          <w:marBottom w:val="0"/>
          <w:divBdr>
            <w:top w:val="none" w:sz="0" w:space="0" w:color="auto"/>
            <w:left w:val="none" w:sz="0" w:space="0" w:color="auto"/>
            <w:bottom w:val="none" w:sz="0" w:space="0" w:color="auto"/>
            <w:right w:val="none" w:sz="0" w:space="0" w:color="auto"/>
          </w:divBdr>
        </w:div>
      </w:divsChild>
    </w:div>
    <w:div w:id="1729264614">
      <w:bodyDiv w:val="1"/>
      <w:marLeft w:val="0"/>
      <w:marRight w:val="0"/>
      <w:marTop w:val="0"/>
      <w:marBottom w:val="0"/>
      <w:divBdr>
        <w:top w:val="none" w:sz="0" w:space="0" w:color="auto"/>
        <w:left w:val="none" w:sz="0" w:space="0" w:color="auto"/>
        <w:bottom w:val="none" w:sz="0" w:space="0" w:color="auto"/>
        <w:right w:val="none" w:sz="0" w:space="0" w:color="auto"/>
      </w:divBdr>
    </w:div>
    <w:div w:id="1841501824">
      <w:bodyDiv w:val="1"/>
      <w:marLeft w:val="0"/>
      <w:marRight w:val="0"/>
      <w:marTop w:val="0"/>
      <w:marBottom w:val="0"/>
      <w:divBdr>
        <w:top w:val="none" w:sz="0" w:space="0" w:color="auto"/>
        <w:left w:val="none" w:sz="0" w:space="0" w:color="auto"/>
        <w:bottom w:val="none" w:sz="0" w:space="0" w:color="auto"/>
        <w:right w:val="none" w:sz="0" w:space="0" w:color="auto"/>
      </w:divBdr>
      <w:divsChild>
        <w:div w:id="974406964">
          <w:marLeft w:val="1210"/>
          <w:marRight w:val="0"/>
          <w:marTop w:val="58"/>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0.bin"/><Relationship Id="rId21" Type="http://schemas.openxmlformats.org/officeDocument/2006/relationships/oleObject" Target="embeddings/oleObject1.bin"/><Relationship Id="rId34" Type="http://schemas.openxmlformats.org/officeDocument/2006/relationships/oleObject" Target="embeddings/oleObject8.bin"/><Relationship Id="rId42" Type="http://schemas.openxmlformats.org/officeDocument/2006/relationships/image" Target="media/image17.emf"/><Relationship Id="rId47" Type="http://schemas.openxmlformats.org/officeDocument/2006/relationships/image" Target="media/image20.jpeg"/><Relationship Id="rId50" Type="http://schemas.openxmlformats.org/officeDocument/2006/relationships/image" Target="media/image23.emf"/><Relationship Id="rId55" Type="http://schemas.openxmlformats.org/officeDocument/2006/relationships/image" Target="media/image26.emf"/><Relationship Id="rId63" Type="http://schemas.openxmlformats.org/officeDocument/2006/relationships/image" Target="media/image30.emf"/><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oleObject5.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9.emf"/><Relationship Id="rId32" Type="http://schemas.openxmlformats.org/officeDocument/2006/relationships/oleObject" Target="embeddings/oleObject7.bin"/><Relationship Id="rId37" Type="http://schemas.openxmlformats.org/officeDocument/2006/relationships/oleObject" Target="embeddings/oleObject9.bin"/><Relationship Id="rId40" Type="http://schemas.openxmlformats.org/officeDocument/2006/relationships/image" Target="media/image16.emf"/><Relationship Id="rId45" Type="http://schemas.openxmlformats.org/officeDocument/2006/relationships/package" Target="embeddings/Microsoft_Visio_Drawing1.vsdx"/><Relationship Id="rId53" Type="http://schemas.openxmlformats.org/officeDocument/2006/relationships/image" Target="media/image25.emf"/><Relationship Id="rId58" Type="http://schemas.openxmlformats.org/officeDocument/2006/relationships/oleObject" Target="embeddings/oleObject14.bin"/><Relationship Id="rId66"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oleObject" Target="embeddings/Microsoft_Visio_2003-2010_Drawing1.vsd"/><Relationship Id="rId23" Type="http://schemas.openxmlformats.org/officeDocument/2006/relationships/oleObject" Target="embeddings/oleObject2.bin"/><Relationship Id="rId28" Type="http://schemas.openxmlformats.org/officeDocument/2006/relationships/image" Target="media/image11.emf"/><Relationship Id="rId36" Type="http://schemas.openxmlformats.org/officeDocument/2006/relationships/oleObject" Target="embeddings/Microsoft_Visio_2003-2010_Drawing4.vsd"/><Relationship Id="rId49" Type="http://schemas.openxmlformats.org/officeDocument/2006/relationships/image" Target="media/image22.png"/><Relationship Id="rId57" Type="http://schemas.openxmlformats.org/officeDocument/2006/relationships/image" Target="media/image27.emf"/><Relationship Id="rId61" Type="http://schemas.openxmlformats.org/officeDocument/2006/relationships/image" Target="media/image29.emf"/><Relationship Id="rId10" Type="http://schemas.openxmlformats.org/officeDocument/2006/relationships/image" Target="media/image2.png"/><Relationship Id="rId19" Type="http://schemas.openxmlformats.org/officeDocument/2006/relationships/oleObject" Target="embeddings/Microsoft_Visio_2003-2010_Drawing3.vsd"/><Relationship Id="rId31" Type="http://schemas.openxmlformats.org/officeDocument/2006/relationships/oleObject" Target="embeddings/oleObject6.bin"/><Relationship Id="rId44" Type="http://schemas.openxmlformats.org/officeDocument/2006/relationships/image" Target="media/image18.emf"/><Relationship Id="rId52" Type="http://schemas.openxmlformats.org/officeDocument/2006/relationships/oleObject" Target="embeddings/oleObject11.bin"/><Relationship Id="rId60" Type="http://schemas.openxmlformats.org/officeDocument/2006/relationships/oleObject" Target="embeddings/oleObject15.bin"/><Relationship Id="rId6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4.bin"/><Relationship Id="rId30" Type="http://schemas.openxmlformats.org/officeDocument/2006/relationships/image" Target="media/image12.emf"/><Relationship Id="rId35" Type="http://schemas.openxmlformats.org/officeDocument/2006/relationships/image" Target="media/image14.emf"/><Relationship Id="rId43" Type="http://schemas.openxmlformats.org/officeDocument/2006/relationships/oleObject" Target="embeddings/Microsoft_Visio_2003-2010_Drawing5.vsd"/><Relationship Id="rId48" Type="http://schemas.openxmlformats.org/officeDocument/2006/relationships/image" Target="media/image21.jpeg"/><Relationship Id="rId56" Type="http://schemas.openxmlformats.org/officeDocument/2006/relationships/oleObject" Target="embeddings/oleObject13.bin"/><Relationship Id="rId64" Type="http://schemas.openxmlformats.org/officeDocument/2006/relationships/oleObject" Target="embeddings/oleObject17.bin"/><Relationship Id="rId8" Type="http://schemas.openxmlformats.org/officeDocument/2006/relationships/endnotes" Target="endnotes.xml"/><Relationship Id="rId51" Type="http://schemas.openxmlformats.org/officeDocument/2006/relationships/image" Target="media/image24.emf"/><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oleObject3.bin"/><Relationship Id="rId33" Type="http://schemas.openxmlformats.org/officeDocument/2006/relationships/image" Target="media/image13.emf"/><Relationship Id="rId38" Type="http://schemas.openxmlformats.org/officeDocument/2006/relationships/image" Target="media/image15.emf"/><Relationship Id="rId46" Type="http://schemas.openxmlformats.org/officeDocument/2006/relationships/image" Target="media/image19.jpeg"/><Relationship Id="rId59" Type="http://schemas.openxmlformats.org/officeDocument/2006/relationships/image" Target="media/image28.emf"/><Relationship Id="rId67"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package" Target="embeddings/Microsoft_Visio_Drawing.vsdx"/><Relationship Id="rId54" Type="http://schemas.openxmlformats.org/officeDocument/2006/relationships/oleObject" Target="embeddings/oleObject12.bin"/><Relationship Id="rId62" Type="http://schemas.openxmlformats.org/officeDocument/2006/relationships/oleObject" Target="embeddings/oleObject1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AAA063-937B-47D3-9A96-4D70A33BB3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46</Pages>
  <Words>15151</Words>
  <Characters>81851</Characters>
  <Application>Microsoft Office Word</Application>
  <DocSecurity>0</DocSecurity>
  <Lines>1515</Lines>
  <Paragraphs>1000</Paragraphs>
  <ScaleCrop>false</ScaleCrop>
  <HeadingPairs>
    <vt:vector size="6" baseType="variant">
      <vt:variant>
        <vt:lpstr>Title</vt:lpstr>
      </vt:variant>
      <vt:variant>
        <vt:i4>1</vt:i4>
      </vt:variant>
      <vt:variant>
        <vt:lpstr>Headings</vt:lpstr>
      </vt:variant>
      <vt:variant>
        <vt:i4>38</vt:i4>
      </vt:variant>
      <vt:variant>
        <vt:lpstr>标题</vt:lpstr>
      </vt:variant>
      <vt:variant>
        <vt:i4>100</vt:i4>
      </vt:variant>
    </vt:vector>
  </HeadingPairs>
  <TitlesOfParts>
    <vt:vector size="139" baseType="lpstr">
      <vt:lpstr>3GPP TR 23.736</vt:lpstr>
      <vt:lpstr>Foreword</vt:lpstr>
      <vt:lpstr>1	Scope</vt:lpstr>
      <vt:lpstr>2	References</vt:lpstr>
      <vt:lpstr>3	Definitions, symbols and abbreviations</vt:lpstr>
      <vt:lpstr>    3.1	Definitions</vt:lpstr>
      <vt:lpstr>    3.2	Symbols</vt:lpstr>
      <vt:lpstr>    3.3	Abbreviations</vt:lpstr>
      <vt:lpstr>4	Architectural Requirements and Assumptions</vt:lpstr>
      <vt:lpstr>    4.1	Architectural Requirements</vt:lpstr>
      <vt:lpstr>    4.2	Architectural Assumptions</vt:lpstr>
      <vt:lpstr>5	Key Issues</vt:lpstr>
      <vt:lpstr>    5.1	Key Issue 1:	End user service availability greater than the availability of </vt:lpstr>
      <vt:lpstr>    5.2 	Key Issue 2: RAN initiated recovery of GBR service following temporary loss</vt:lpstr>
      <vt:lpstr>    5.3	Key Issue #3: Supporting low latency and high reliability during handover</vt:lpstr>
      <vt:lpstr>        5.3.1	General description</vt:lpstr>
      <vt:lpstr>    5.X	Key Issue X: &lt;Key Issue Title&gt;</vt:lpstr>
      <vt:lpstr>        5.X.1	Description</vt:lpstr>
      <vt:lpstr>6	Solutions</vt:lpstr>
      <vt:lpstr>    6.1	Solution #1: Use of Duplicated Networks to provide high availability</vt:lpstr>
      <vt:lpstr>        6.1.1	Introduction</vt:lpstr>
      <vt:lpstr>        6.1.2	Functional Description</vt:lpstr>
      <vt:lpstr>        6.1.3	Procedures</vt:lpstr>
      <vt:lpstr>        6.1.4	Impacts on existing entities and interfaces</vt:lpstr>
      <vt:lpstr>        6.1.5	Evaluation</vt:lpstr>
      <vt:lpstr>    6.2	Solution #2: RAN Notification based recovery of GBR service following tempor</vt:lpstr>
      <vt:lpstr>        6.2.1	Introduction</vt:lpstr>
      <vt:lpstr>        6.2.2	Functional Description</vt:lpstr>
      <vt:lpstr>        6.2.3	Procedures</vt:lpstr>
      <vt:lpstr>        6.2.4	Impacts on existing entities and interfaces</vt:lpstr>
      <vt:lpstr>        6.2.5	Evaluation</vt:lpstr>
      <vt:lpstr>    6.X	Solution #X: &lt;Solution Title&gt;</vt:lpstr>
      <vt:lpstr>        6.X.1	Introduction</vt:lpstr>
      <vt:lpstr>        6.X.2	Functional Description</vt:lpstr>
      <vt:lpstr>        6.X.3	Procedures</vt:lpstr>
      <vt:lpstr>        6.X.4	Impacts on existing entities and interfaces</vt:lpstr>
      <vt:lpstr>        6.X.5	Evaluation</vt:lpstr>
      <vt:lpstr>7	Evaluation</vt:lpstr>
      <vt:lpstr>8	Conclusions</vt:lpstr>
      <vt:lpstr>Foreword</vt:lpstr>
      <vt:lpstr>1	Scope</vt:lpstr>
      <vt:lpstr>2	References</vt:lpstr>
      <vt:lpstr>3	Definitions, symbols and abbreviations</vt:lpstr>
      <vt:lpstr>    3.1	Definitions</vt:lpstr>
      <vt:lpstr>    3.2	Symbols</vt:lpstr>
      <vt:lpstr>    3.3	Abbreviations</vt:lpstr>
      <vt:lpstr>4	Architectural Requirements and Assumptions</vt:lpstr>
      <vt:lpstr>    4.1	Architectural Requirements</vt:lpstr>
      <vt:lpstr>    4.2	Architectural Assumptions</vt:lpstr>
      <vt:lpstr>5	Key Issues</vt:lpstr>
      <vt:lpstr>    5.1	Key Issue 1: Enhancement to LCS Architecture</vt:lpstr>
      <vt:lpstr>        5.1.1	Description</vt:lpstr>
      <vt:lpstr>    5.2	Key Issue 2: Positioning via user plane transmission</vt:lpstr>
      <vt:lpstr>        5.2.1	Description</vt:lpstr>
      <vt:lpstr>    5.3	Key Issue 3: Support of low latency LCS</vt:lpstr>
      <vt:lpstr>        5.3.1	Description</vt:lpstr>
      <vt:lpstr>    5.4	Key Issue 4: Reduce overhead for repetitive non-successful privacy verificat</vt:lpstr>
      <vt:lpstr>        5.4.1	Description</vt:lpstr>
      <vt:lpstr>    5.5	Key Issue 5: Slicing dependent location service</vt:lpstr>
      <vt:lpstr>        5.5.1	Description</vt:lpstr>
      <vt:lpstr>    5.6	Key Issue 6: Scalability</vt:lpstr>
      <vt:lpstr>        5.6.1	Description</vt:lpstr>
      <vt:lpstr>    5.7	Key Issue 7: Location service exposure</vt:lpstr>
      <vt:lpstr>        5.7.1	Description </vt:lpstr>
      <vt:lpstr>    5.8	Key Issue 8: Support of IoT UEs</vt:lpstr>
      <vt:lpstr>        5.8.1	Description</vt:lpstr>
      <vt:lpstr>    5.9	Key Issue 9: Support EUTRAN positioning methods</vt:lpstr>
      <vt:lpstr>        5.9.1	Description </vt:lpstr>
      <vt:lpstr>    5.10	Key Issue 10: Support NR positioning methods</vt:lpstr>
      <vt:lpstr>        5.10.1	Description </vt:lpstr>
      <vt:lpstr>    5.11	Key Issue 11: Coordination of Positioning Signalling Transmitted via Contro</vt:lpstr>
      <vt:lpstr>        5.11.1	Description </vt:lpstr>
      <vt:lpstr>    5.12	Key Issue 12: LCS support for Non-3GPP access </vt:lpstr>
      <vt:lpstr>        5.12.1	Description</vt:lpstr>
      <vt:lpstr>6	Solutions</vt:lpstr>
      <vt:lpstr>    6.1	Solution 1: 5GS LCS Functionality and Allocation to 5GS elements - Option 1 </vt:lpstr>
      <vt:lpstr>        6.1.1	Introduction</vt:lpstr>
      <vt:lpstr>        6.1.2	Functional Description</vt:lpstr>
      <vt:lpstr>Figure 6.1.2.2-1: Generic LCS Logical Architecture for 5GC</vt:lpstr>
      <vt:lpstr>Figure 6.1.2.3-1: Generic LCS Logical Architecture for 5GC</vt:lpstr>
      <vt:lpstr>        6.1.3	Procedures</vt:lpstr>
      <vt:lpstr>        6.1.4	Impacts on existing entities and interfaces</vt:lpstr>
      <vt:lpstr>        6.1.5	Evaluation</vt:lpstr>
      <vt:lpstr>    6.2	Solution 2: LMF Based Location Solution</vt:lpstr>
      <vt:lpstr>        6.2.1	Introduction</vt:lpstr>
      <vt:lpstr>        6.2.2	Functional Description</vt:lpstr>
      <vt:lpstr>        The corresponding service operations in TS 23.502 [5] provide a very similar ser</vt:lpstr>
      <vt:lpstr>        The Nlmf_Location_DetermineLocation service operation defined in TS 23.502 [5] i</vt:lpstr>
      <vt:lpstr>        6.2.3	Procedures</vt:lpstr>
      <vt:lpstr>        6.2.4	Impacts on existing entities and interfaces</vt:lpstr>
      <vt:lpstr>        Impacts to existing entities and interfaces are described here in terms of the a</vt:lpstr>
      <vt:lpstr>        New			An all new impact with no counterpart in Release 15 and no other existing</vt:lpstr>
      <vt:lpstr>        Same			The same impact as in Release 15</vt:lpstr>
      <vt:lpstr>        Same +/- X	The same impact as in Release 15 plus or minus X</vt:lpstr>
      <vt:lpstr>        Commercial	Impact solely due to commercial location (e.g. privacy, LCS Client i</vt:lpstr>
      <vt:lpstr>        Existing		An impact that already exists in Rel-15 for EPS and is the same impac</vt:lpstr>
      <vt:lpstr>        The Nudm_UE ContextManagement service operation defined in TS 23.502 [5] in Rele</vt:lpstr>
      <vt:lpstr>        UDM impact:		same</vt:lpstr>
      <vt:lpstr>        Nudm SBI impact:	same + inter-PLMN support</vt:lpstr>
      <vt:lpstr>        No Ngmlc SBI is defined in Release 15 and none is needed for the LMF Based solut</vt:lpstr>
      <vt:lpstr>        However, the GMLC is a consumer of several SBIs and performs certain other actio</vt:lpstr>
      <vt:lpstr>        </vt:lpstr>
      <vt:lpstr>        </vt:lpstr>
      <vt:lpstr>        For the LMF based solution, the LMF needs to support the Nlmf_ProvideLocation an</vt:lpstr>
      <vt:lpstr>        Other impacts for the LMF are summarized below and are compared with LMF impacts</vt:lpstr>
      <vt:lpstr>        </vt:lpstr>
      <vt:lpstr>        For the LMF based solution, impacts for the UE are summarized below and are comp</vt:lpstr>
      <vt:lpstr>        </vt:lpstr>
      <vt:lpstr>        There are no new impacts to the NG-RAN beyond what is already defined in Rel-15.</vt:lpstr>
      <vt:lpstr>        6.2.5	Evaluation</vt:lpstr>
      <vt:lpstr>    6.3 Solution 3: Enhancement to LCS architecture</vt:lpstr>
      <vt:lpstr>        6.3.1	Description</vt:lpstr>
      <vt:lpstr>        6.3.2	Reference LCS architecture</vt:lpstr>
      <vt:lpstr>        6.3.2	Functional Description</vt:lpstr>
      <vt:lpstr>        6.3.4	Impacts on existing entities and interfaces</vt:lpstr>
      <vt:lpstr>        6.3.5	Evaluation</vt:lpstr>
      <vt:lpstr>    6.4	Solution 4: Positioning operations considering different LMF deployment scen</vt:lpstr>
      <vt:lpstr>        6.4.1	Introduction</vt:lpstr>
      <vt:lpstr>        6.4.2	Functional Description</vt:lpstr>
      <vt:lpstr>        6.4.3	Procedures</vt:lpstr>
      <vt:lpstr>        6.4.4	Impacts on existing entities and interfaces</vt:lpstr>
      <vt:lpstr>        6.4.5	Evaluation</vt:lpstr>
      <vt:lpstr>    6.5	Solution 5: Privacy Check with UE privacy setting</vt:lpstr>
      <vt:lpstr>        6.5.1	Introduction</vt:lpstr>
      <vt:lpstr>        6.5.2	Functional Description</vt:lpstr>
      <vt:lpstr>        6.5.3	Procedures</vt:lpstr>
      <vt:lpstr>        6.5.4	Impacts on existing entities and interfaces</vt:lpstr>
      <vt:lpstr>        6.5.5	Evaluation</vt:lpstr>
      <vt:lpstr>    6.6	Solution 6: User Privacy Setting send via AMF</vt:lpstr>
      <vt:lpstr>        6.6.1	Introduction</vt:lpstr>
      <vt:lpstr>        6.6.2	Functional Description</vt:lpstr>
      <vt:lpstr>        6.6.3	Procedures</vt:lpstr>
      <vt:lpstr>        6.6.3.1	Privacy Setting Update</vt:lpstr>
      <vt:lpstr>Figure 6.6.3-1: Privacy Setting Update procedure</vt:lpstr>
      <vt:lpstr>        6.6.3.2	Privacy Verification</vt:lpstr>
      <vt:lpstr>        6.6.4	Impacts on existing entities and interfaces</vt:lpstr>
      <vt:lpstr>        6.6.5	Evaluation</vt:lpstr>
      <vt:lpstr>    6.X	Solution #X: &lt;Solution Title&gt;</vt:lpstr>
      <vt:lpstr>        6.X.1	Introduction</vt:lpstr>
    </vt:vector>
  </TitlesOfParts>
  <Manager/>
  <Company/>
  <LinksUpToDate>false</LinksUpToDate>
  <CharactersWithSpaces>96002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23.737</dc:title>
  <dc:subject>Study on architecture aspects for using satellite access in 5G (Release 16)</dc:subject>
  <dc:creator>MCC Support</dc:creator>
  <cp:keywords>3GPP, 5G, Architecture, Latency, Mobility</cp:keywords>
  <dc:description/>
  <cp:lastModifiedBy>MCC changes</cp:lastModifiedBy>
  <cp:revision>3</cp:revision>
  <dcterms:created xsi:type="dcterms:W3CDTF">2019-07-15T17:26:00Z</dcterms:created>
  <dcterms:modified xsi:type="dcterms:W3CDTF">2019-08-21T14:03:00Z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iteId">
    <vt:lpwstr>68283f3b-8487-4c86-adb3-a5228f18b893</vt:lpwstr>
  </property>
  <property fmtid="{D5CDD505-2E9C-101B-9397-08002B2CF9AE}" pid="4" name="MSIP_Label_17da11e7-ad83-4459-98c6-12a88e2eac78_Ref">
    <vt:lpwstr>https://api.informationprotection.azure.com/api/68283f3b-8487-4c86-adb3-a5228f18b893</vt:lpwstr>
  </property>
  <property fmtid="{D5CDD505-2E9C-101B-9397-08002B2CF9AE}" pid="5" name="MSIP_Label_17da11e7-ad83-4459-98c6-12a88e2eac78_Owner">
    <vt:lpwstr>chris.pudney@vodafone.com</vt:lpwstr>
  </property>
  <property fmtid="{D5CDD505-2E9C-101B-9397-08002B2CF9AE}" pid="6" name="MSIP_Label_17da11e7-ad83-4459-98c6-12a88e2eac78_SetDate">
    <vt:lpwstr>2018-06-01T21:41:58.9734022+01:00</vt:lpwstr>
  </property>
  <property fmtid="{D5CDD505-2E9C-101B-9397-08002B2CF9AE}" pid="7" name="MSIP_Label_17da11e7-ad83-4459-98c6-12a88e2eac78_Name">
    <vt:lpwstr>Unclassified</vt:lpwstr>
  </property>
  <property fmtid="{D5CDD505-2E9C-101B-9397-08002B2CF9AE}" pid="8" name="MSIP_Label_17da11e7-ad83-4459-98c6-12a88e2eac78_Application">
    <vt:lpwstr>Microsoft Azure Information Protection</vt:lpwstr>
  </property>
  <property fmtid="{D5CDD505-2E9C-101B-9397-08002B2CF9AE}" pid="9" name="MSIP_Label_17da11e7-ad83-4459-98c6-12a88e2eac78_Extended_MSFT_Method">
    <vt:lpwstr>Manual</vt:lpwstr>
  </property>
  <property fmtid="{D5CDD505-2E9C-101B-9397-08002B2CF9AE}" pid="10" name="Sensitivity">
    <vt:lpwstr>Unclassified</vt:lpwstr>
  </property>
</Properties>
</file>